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1A022" w14:textId="77777777" w:rsidR="00595105" w:rsidRDefault="00595105" w:rsidP="003866A9">
      <w:bookmarkStart w:id="0" w:name="_GoBack"/>
      <w:bookmarkEnd w:id="0"/>
    </w:p>
    <w:p w14:paraId="05E8EFE1" w14:textId="77777777" w:rsidR="00E167AD" w:rsidRDefault="00E167AD" w:rsidP="003866A9"/>
    <w:p w14:paraId="54472EB4" w14:textId="77777777" w:rsidR="00E167AD" w:rsidRDefault="00E167AD" w:rsidP="003866A9"/>
    <w:p w14:paraId="49D7906C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4832515623B42C48705FDCB8C5069B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DCC61B0" w14:textId="1FCFB327" w:rsidR="00E167AD" w:rsidRDefault="00E0685A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potpore za ulaganja u sektoru vina</w:t>
          </w:r>
        </w:p>
      </w:sdtContent>
    </w:sdt>
    <w:p w14:paraId="54CC90B3" w14:textId="7000385B" w:rsidR="00B255FD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2352BF18645A48DA96BFBC0222671AA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236BC">
            <w:rPr>
              <w:b/>
              <w:sz w:val="40"/>
              <w:szCs w:val="40"/>
            </w:rPr>
            <w:t xml:space="preserve">L6_PP_O23 </w:t>
          </w:r>
        </w:sdtContent>
      </w:sdt>
    </w:p>
    <w:p w14:paraId="65D8E947" w14:textId="03167A0F" w:rsidR="006236BC" w:rsidRDefault="006236BC">
      <w:pPr>
        <w:spacing w:after="0" w:line="240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14:paraId="744E811E" w14:textId="72C423C5" w:rsidR="00B255FD" w:rsidRPr="00C000C6" w:rsidRDefault="00B255FD" w:rsidP="00B255FD">
      <w:pPr>
        <w:jc w:val="center"/>
        <w:rPr>
          <w:rFonts w:eastAsia="Garamond"/>
          <w:b/>
          <w:sz w:val="28"/>
          <w:szCs w:val="28"/>
          <w:lang w:eastAsia="de-DE"/>
        </w:rPr>
      </w:pPr>
      <w:r w:rsidRPr="00C000C6">
        <w:rPr>
          <w:rFonts w:eastAsia="Garamond"/>
          <w:b/>
          <w:sz w:val="28"/>
          <w:szCs w:val="28"/>
          <w:lang w:eastAsia="de-DE"/>
        </w:rPr>
        <w:lastRenderedPageBreak/>
        <w:t xml:space="preserve">ZAHTJEV ZA ISPLATU </w:t>
      </w:r>
      <w:r>
        <w:rPr>
          <w:b/>
          <w:sz w:val="28"/>
          <w:szCs w:val="28"/>
        </w:rPr>
        <w:t>POTPORE</w:t>
      </w:r>
      <w:r w:rsidRPr="00CB2E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ZA </w:t>
      </w:r>
      <w:r w:rsidR="00E0685A">
        <w:rPr>
          <w:b/>
          <w:sz w:val="28"/>
          <w:szCs w:val="28"/>
        </w:rPr>
        <w:t xml:space="preserve">ULAGANJA </w:t>
      </w:r>
      <w:r>
        <w:rPr>
          <w:b/>
          <w:sz w:val="28"/>
          <w:szCs w:val="28"/>
        </w:rPr>
        <w:t>U SEKTORU VINA</w:t>
      </w:r>
    </w:p>
    <w:p w14:paraId="29A5358A" w14:textId="699D3892" w:rsidR="002D0D09" w:rsidRDefault="00B255FD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 w:rsidRPr="001238D8">
        <w:rPr>
          <w:b/>
          <w:i/>
          <w:sz w:val="20"/>
          <w:szCs w:val="20"/>
        </w:rPr>
        <w:t>OPĆE NAPOMENE:</w:t>
      </w:r>
      <w:r w:rsidRPr="001818C4">
        <w:rPr>
          <w:i/>
          <w:sz w:val="20"/>
          <w:szCs w:val="20"/>
        </w:rPr>
        <w:t xml:space="preserve"> </w:t>
      </w:r>
    </w:p>
    <w:p w14:paraId="1251334F" w14:textId="4F902A8E" w:rsidR="002D0D09" w:rsidRPr="00E17B9A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A. </w:t>
      </w:r>
      <w:r w:rsidR="00B255FD" w:rsidRPr="00E17B9A">
        <w:rPr>
          <w:i/>
          <w:sz w:val="20"/>
          <w:szCs w:val="20"/>
        </w:rPr>
        <w:t>Obrazac popunite čitko velikim tiskanim slovima</w:t>
      </w:r>
    </w:p>
    <w:p w14:paraId="58D7355D" w14:textId="68BD6A8A" w:rsidR="002D0D09" w:rsidRPr="00E17B9A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B. </w:t>
      </w:r>
      <w:r w:rsidR="00B255FD" w:rsidRPr="00E17B9A">
        <w:rPr>
          <w:i/>
          <w:sz w:val="20"/>
          <w:szCs w:val="20"/>
        </w:rPr>
        <w:t>Obrazac treba biti popunjen bez upotrebe korektora, bez ispravaka i bez promjene podataka</w:t>
      </w:r>
    </w:p>
    <w:p w14:paraId="45CA8519" w14:textId="45AD31FC" w:rsidR="00B255FD" w:rsidRPr="001238D8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b/>
          <w:bCs/>
          <w:color w:val="000000"/>
          <w:sz w:val="20"/>
          <w:szCs w:val="20"/>
        </w:rPr>
      </w:pPr>
      <w:r>
        <w:rPr>
          <w:i/>
          <w:sz w:val="20"/>
          <w:szCs w:val="20"/>
        </w:rPr>
        <w:t xml:space="preserve">C. </w:t>
      </w:r>
      <w:r w:rsidR="00B255FD" w:rsidRPr="00E17B9A">
        <w:rPr>
          <w:i/>
          <w:sz w:val="20"/>
          <w:szCs w:val="20"/>
        </w:rPr>
        <w:t>Zahtjev treba biti potpisan i ovjere</w:t>
      </w:r>
      <w:r w:rsidR="00B255FD">
        <w:rPr>
          <w:i/>
          <w:sz w:val="20"/>
          <w:szCs w:val="20"/>
        </w:rPr>
        <w:t>n (OPG su ga obavezna samo potpisati) od podnositelja</w:t>
      </w:r>
    </w:p>
    <w:p w14:paraId="5E0D903A" w14:textId="77777777" w:rsidR="002D0D09" w:rsidRDefault="002D0D09" w:rsidP="006936DA">
      <w:pPr>
        <w:spacing w:after="120" w:line="240" w:lineRule="exact"/>
        <w:rPr>
          <w:b/>
        </w:rPr>
      </w:pPr>
    </w:p>
    <w:p w14:paraId="2F9C0481" w14:textId="26D8965F" w:rsidR="00B24CF9" w:rsidRDefault="00B24CF9" w:rsidP="006936DA">
      <w:pPr>
        <w:spacing w:after="120" w:line="240" w:lineRule="exact"/>
        <w:rPr>
          <w:b/>
        </w:rPr>
      </w:pPr>
      <w:r w:rsidRPr="00B24CF9">
        <w:rPr>
          <w:b/>
        </w:rPr>
        <w:t>Zahtjev za isplatu odnosi se na</w:t>
      </w:r>
      <w:r w:rsidR="004A3A5B">
        <w:rPr>
          <w:b/>
        </w:rPr>
        <w:t>:</w:t>
      </w:r>
      <w:r>
        <w:rPr>
          <w:b/>
        </w:rPr>
        <w:t xml:space="preserve"> </w:t>
      </w:r>
    </w:p>
    <w:p w14:paraId="1E673D5F" w14:textId="2405BEC2" w:rsidR="00304E65" w:rsidRPr="006936DA" w:rsidRDefault="00304E65" w:rsidP="006936DA">
      <w:pPr>
        <w:spacing w:after="120" w:line="240" w:lineRule="exact"/>
        <w:rPr>
          <w:sz w:val="20"/>
          <w:szCs w:val="20"/>
        </w:rPr>
      </w:pPr>
      <w:r w:rsidRPr="006936DA">
        <w:rPr>
          <w:sz w:val="20"/>
          <w:szCs w:val="20"/>
        </w:rPr>
        <w:t>(označiti sa „x“ i zaokružiti redni broj zahtjeva ako se zahtjev podnosi za završeni trošak aktivnosti)</w:t>
      </w: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8115"/>
        <w:gridCol w:w="508"/>
        <w:gridCol w:w="262"/>
        <w:gridCol w:w="329"/>
        <w:gridCol w:w="426"/>
      </w:tblGrid>
      <w:tr w:rsidR="002D0D09" w14:paraId="60475D8F" w14:textId="77777777" w:rsidTr="00383044">
        <w:trPr>
          <w:jc w:val="center"/>
        </w:trPr>
        <w:tc>
          <w:tcPr>
            <w:tcW w:w="8115" w:type="dxa"/>
          </w:tcPr>
          <w:p w14:paraId="56CDF744" w14:textId="4A059ED0" w:rsidR="00B24CF9" w:rsidRPr="006936DA" w:rsidRDefault="00B24CF9" w:rsidP="006936DA">
            <w:pPr>
              <w:pStyle w:val="ListParagraph"/>
              <w:numPr>
                <w:ilvl w:val="0"/>
                <w:numId w:val="13"/>
              </w:numPr>
              <w:ind w:left="457" w:hanging="425"/>
              <w:rPr>
                <w:b/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Zahtjev za isplatu po završenom trošku aktivnosti:</w:t>
            </w:r>
          </w:p>
        </w:tc>
        <w:tc>
          <w:tcPr>
            <w:tcW w:w="1525" w:type="dxa"/>
            <w:gridSpan w:val="4"/>
          </w:tcPr>
          <w:p w14:paraId="3693D461" w14:textId="77777777" w:rsidR="00B24CF9" w:rsidRPr="006936DA" w:rsidRDefault="00B24CF9" w:rsidP="00B24CF9">
            <w:pPr>
              <w:rPr>
                <w:b/>
                <w:sz w:val="20"/>
                <w:szCs w:val="20"/>
              </w:rPr>
            </w:pPr>
          </w:p>
        </w:tc>
      </w:tr>
      <w:tr w:rsidR="002D0D09" w14:paraId="42BA153D" w14:textId="77777777" w:rsidTr="00383044">
        <w:trPr>
          <w:trHeight w:val="522"/>
          <w:jc w:val="center"/>
        </w:trPr>
        <w:tc>
          <w:tcPr>
            <w:tcW w:w="8115" w:type="dxa"/>
            <w:vAlign w:val="center"/>
          </w:tcPr>
          <w:p w14:paraId="2CDD2C5D" w14:textId="51A2F9ED" w:rsidR="00B24CF9" w:rsidRPr="006936DA" w:rsidRDefault="00B24CF9" w:rsidP="006936DA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Izgradnja,  stjecanje, iznajmljivanje ili poboljšanje nepokretne imovine</w:t>
            </w:r>
          </w:p>
        </w:tc>
        <w:tc>
          <w:tcPr>
            <w:tcW w:w="508" w:type="dxa"/>
            <w:vAlign w:val="center"/>
          </w:tcPr>
          <w:p w14:paraId="47452C46" w14:textId="6AA9B56B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591" w:type="dxa"/>
            <w:gridSpan w:val="2"/>
            <w:vAlign w:val="center"/>
          </w:tcPr>
          <w:p w14:paraId="43C0554B" w14:textId="08D3B179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14:paraId="3BFBB777" w14:textId="68AF6B34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3</w:t>
            </w:r>
          </w:p>
        </w:tc>
      </w:tr>
      <w:tr w:rsidR="002D0D09" w14:paraId="04A505A9" w14:textId="77777777" w:rsidTr="00383044">
        <w:trPr>
          <w:jc w:val="center"/>
        </w:trPr>
        <w:tc>
          <w:tcPr>
            <w:tcW w:w="8115" w:type="dxa"/>
            <w:vAlign w:val="center"/>
          </w:tcPr>
          <w:p w14:paraId="77CDAA29" w14:textId="51354122" w:rsidR="00B24CF9" w:rsidRPr="006936DA" w:rsidRDefault="00B24CF9" w:rsidP="006936DA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ili zakup novih strojeva i opreme do iznosa njihove tržišne vrijednosti</w:t>
            </w:r>
          </w:p>
        </w:tc>
        <w:tc>
          <w:tcPr>
            <w:tcW w:w="770" w:type="dxa"/>
            <w:gridSpan w:val="2"/>
            <w:vAlign w:val="center"/>
          </w:tcPr>
          <w:p w14:paraId="077AF0CC" w14:textId="4994C759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755" w:type="dxa"/>
            <w:gridSpan w:val="2"/>
            <w:vAlign w:val="center"/>
          </w:tcPr>
          <w:p w14:paraId="2805E167" w14:textId="20CACDB5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</w:tr>
      <w:tr w:rsidR="002D0D09" w14:paraId="51C47006" w14:textId="77777777" w:rsidTr="00383044">
        <w:trPr>
          <w:jc w:val="center"/>
        </w:trPr>
        <w:tc>
          <w:tcPr>
            <w:tcW w:w="8115" w:type="dxa"/>
            <w:vAlign w:val="center"/>
          </w:tcPr>
          <w:p w14:paraId="57A4A559" w14:textId="6CE9CC75" w:rsidR="00B24CF9" w:rsidRPr="006936DA" w:rsidRDefault="00B24CF9" w:rsidP="006936DA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ili razvoj računalnih softvera i kupnja patenata, licencija i autorskih prava te registracija zajedničkih žigova</w:t>
            </w:r>
          </w:p>
        </w:tc>
        <w:tc>
          <w:tcPr>
            <w:tcW w:w="770" w:type="dxa"/>
            <w:gridSpan w:val="2"/>
            <w:vAlign w:val="center"/>
          </w:tcPr>
          <w:p w14:paraId="5495F70D" w14:textId="493A2372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755" w:type="dxa"/>
            <w:gridSpan w:val="2"/>
            <w:vAlign w:val="center"/>
          </w:tcPr>
          <w:p w14:paraId="62682E48" w14:textId="2AF106F3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</w:tr>
      <w:tr w:rsidR="002D0D09" w14:paraId="004D6945" w14:textId="77777777" w:rsidTr="00383044">
        <w:trPr>
          <w:jc w:val="center"/>
        </w:trPr>
        <w:tc>
          <w:tcPr>
            <w:tcW w:w="8115" w:type="dxa"/>
          </w:tcPr>
          <w:p w14:paraId="49D6E4AF" w14:textId="2B3B478B" w:rsidR="00B24CF9" w:rsidRPr="006936DA" w:rsidRDefault="00B24CF9" w:rsidP="006936DA">
            <w:pPr>
              <w:pStyle w:val="ListParagraph"/>
              <w:numPr>
                <w:ilvl w:val="0"/>
                <w:numId w:val="13"/>
              </w:numPr>
              <w:ind w:left="457" w:hanging="425"/>
              <w:rPr>
                <w:b/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Zahtjev za isplatu po završetku svih aktivnosti</w:t>
            </w:r>
          </w:p>
        </w:tc>
        <w:tc>
          <w:tcPr>
            <w:tcW w:w="1525" w:type="dxa"/>
            <w:gridSpan w:val="4"/>
          </w:tcPr>
          <w:p w14:paraId="540FE191" w14:textId="77777777" w:rsidR="00B24CF9" w:rsidRPr="006936DA" w:rsidRDefault="00B24CF9" w:rsidP="00B24CF9">
            <w:pPr>
              <w:rPr>
                <w:b/>
                <w:sz w:val="20"/>
                <w:szCs w:val="20"/>
              </w:rPr>
            </w:pPr>
          </w:p>
        </w:tc>
      </w:tr>
    </w:tbl>
    <w:p w14:paraId="52A2C3F2" w14:textId="77777777" w:rsidR="00742A30" w:rsidRDefault="00742A30" w:rsidP="006936DA">
      <w:pPr>
        <w:spacing w:after="0" w:line="240" w:lineRule="exact"/>
        <w:ind w:left="360"/>
        <w:rPr>
          <w:b/>
        </w:rPr>
      </w:pPr>
    </w:p>
    <w:p w14:paraId="164B5429" w14:textId="7BB10F3E" w:rsidR="00B255FD" w:rsidRPr="00CB2E4F" w:rsidRDefault="00B255FD" w:rsidP="006936DA">
      <w:pPr>
        <w:spacing w:after="0" w:line="240" w:lineRule="exact"/>
        <w:ind w:left="360"/>
        <w:rPr>
          <w:b/>
        </w:rPr>
      </w:pPr>
      <w:r>
        <w:rPr>
          <w:b/>
        </w:rPr>
        <w:t>1.</w:t>
      </w:r>
      <w:r w:rsidRPr="00CB2E4F">
        <w:rPr>
          <w:b/>
        </w:rPr>
        <w:t xml:space="preserve">OPĆI PODACI O </w:t>
      </w:r>
      <w:r>
        <w:rPr>
          <w:b/>
        </w:rPr>
        <w:t>KORISNIKU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70"/>
        <w:gridCol w:w="3260"/>
      </w:tblGrid>
      <w:tr w:rsidR="00B255FD" w:rsidRPr="00C000C6" w14:paraId="794DC9A3" w14:textId="77777777" w:rsidTr="00383044">
        <w:trPr>
          <w:trHeight w:hRule="exact" w:val="455"/>
        </w:trPr>
        <w:tc>
          <w:tcPr>
            <w:tcW w:w="710" w:type="dxa"/>
            <w:vAlign w:val="center"/>
          </w:tcPr>
          <w:p w14:paraId="62E8770B" w14:textId="77777777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5670" w:type="dxa"/>
            <w:vAlign w:val="center"/>
          </w:tcPr>
          <w:p w14:paraId="0B2BCC26" w14:textId="77777777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Ime i prezime/naziv korisnika</w:t>
            </w:r>
          </w:p>
        </w:tc>
        <w:tc>
          <w:tcPr>
            <w:tcW w:w="3260" w:type="dxa"/>
            <w:vAlign w:val="center"/>
          </w:tcPr>
          <w:p w14:paraId="2A43778B" w14:textId="77777777" w:rsidR="00B255FD" w:rsidRPr="00C000C6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</w:p>
        </w:tc>
      </w:tr>
      <w:tr w:rsidR="00B255FD" w:rsidRPr="00C000C6" w14:paraId="6213F4B6" w14:textId="77777777" w:rsidTr="00383044">
        <w:trPr>
          <w:trHeight w:hRule="exact" w:val="397"/>
        </w:trPr>
        <w:tc>
          <w:tcPr>
            <w:tcW w:w="710" w:type="dxa"/>
            <w:vAlign w:val="center"/>
          </w:tcPr>
          <w:p w14:paraId="383D709F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5670" w:type="dxa"/>
            <w:vAlign w:val="center"/>
          </w:tcPr>
          <w:p w14:paraId="281647B9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OIB korisnika</w:t>
            </w:r>
          </w:p>
        </w:tc>
        <w:tc>
          <w:tcPr>
            <w:tcW w:w="3260" w:type="dxa"/>
            <w:vAlign w:val="center"/>
          </w:tcPr>
          <w:p w14:paraId="79CA5461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3AB26F63" w14:textId="77777777" w:rsidTr="00383044">
        <w:trPr>
          <w:trHeight w:hRule="exact" w:val="431"/>
        </w:trPr>
        <w:tc>
          <w:tcPr>
            <w:tcW w:w="710" w:type="dxa"/>
            <w:vAlign w:val="center"/>
          </w:tcPr>
          <w:p w14:paraId="329FE47A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5670" w:type="dxa"/>
            <w:vAlign w:val="center"/>
          </w:tcPr>
          <w:p w14:paraId="3B0CE78D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Adresa korisnika</w:t>
            </w:r>
          </w:p>
        </w:tc>
        <w:tc>
          <w:tcPr>
            <w:tcW w:w="3260" w:type="dxa"/>
            <w:vAlign w:val="center"/>
          </w:tcPr>
          <w:p w14:paraId="791BCDC8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4D2FA489" w14:textId="77777777" w:rsidTr="00383044">
        <w:trPr>
          <w:trHeight w:hRule="exact" w:val="429"/>
        </w:trPr>
        <w:tc>
          <w:tcPr>
            <w:tcW w:w="710" w:type="dxa"/>
            <w:vAlign w:val="center"/>
          </w:tcPr>
          <w:p w14:paraId="6A67FB02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5670" w:type="dxa"/>
            <w:vAlign w:val="center"/>
          </w:tcPr>
          <w:p w14:paraId="321577F5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KLASA Odluke o odobrenju </w:t>
            </w:r>
            <w:r>
              <w:rPr>
                <w:sz w:val="20"/>
                <w:szCs w:val="20"/>
              </w:rPr>
              <w:t>projekta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A7D1FC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13F7BA4E" w14:textId="77777777" w:rsidTr="00383044">
        <w:trPr>
          <w:trHeight w:hRule="exact" w:val="421"/>
        </w:trPr>
        <w:tc>
          <w:tcPr>
            <w:tcW w:w="710" w:type="dxa"/>
            <w:vAlign w:val="center"/>
          </w:tcPr>
          <w:p w14:paraId="37C7FC81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5670" w:type="dxa"/>
            <w:vAlign w:val="center"/>
          </w:tcPr>
          <w:p w14:paraId="0E2EA773" w14:textId="77777777" w:rsidR="00B255FD" w:rsidRPr="00E95932" w:rsidDel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URBROJ Odluke o odobrenju p</w:t>
            </w:r>
            <w:r>
              <w:rPr>
                <w:sz w:val="20"/>
                <w:szCs w:val="20"/>
              </w:rPr>
              <w:t>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DA9E4D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65C49C20" w14:textId="77777777" w:rsidTr="00383044">
        <w:trPr>
          <w:trHeight w:hRule="exact" w:val="431"/>
        </w:trPr>
        <w:tc>
          <w:tcPr>
            <w:tcW w:w="710" w:type="dxa"/>
            <w:vAlign w:val="center"/>
          </w:tcPr>
          <w:p w14:paraId="21B2FD02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5670" w:type="dxa"/>
            <w:vAlign w:val="center"/>
          </w:tcPr>
          <w:p w14:paraId="6AA0F1D1" w14:textId="77777777" w:rsidR="00B255FD" w:rsidRPr="00E95932" w:rsidDel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Datum izdavanja Odluke o odobrenju </w:t>
            </w:r>
            <w:r>
              <w:rPr>
                <w:sz w:val="20"/>
                <w:szCs w:val="20"/>
              </w:rPr>
              <w:t>projekta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69D2B1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355A6016" w14:textId="77777777" w:rsidTr="00383044">
        <w:trPr>
          <w:trHeight w:hRule="exact" w:val="409"/>
        </w:trPr>
        <w:tc>
          <w:tcPr>
            <w:tcW w:w="710" w:type="dxa"/>
            <w:vAlign w:val="center"/>
          </w:tcPr>
          <w:p w14:paraId="42A670EF" w14:textId="77777777" w:rsidR="00B255FD" w:rsidRDefault="00B255FD" w:rsidP="005B538A">
            <w:pPr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1.7</w:t>
            </w:r>
          </w:p>
        </w:tc>
        <w:tc>
          <w:tcPr>
            <w:tcW w:w="5670" w:type="dxa"/>
            <w:vAlign w:val="center"/>
          </w:tcPr>
          <w:p w14:paraId="06475D97" w14:textId="20636212" w:rsidR="00B255FD" w:rsidRPr="00E95932" w:rsidRDefault="00B255FD" w:rsidP="005B538A">
            <w:pPr>
              <w:rPr>
                <w:sz w:val="20"/>
                <w:szCs w:val="20"/>
              </w:rPr>
            </w:pPr>
            <w:r w:rsidRPr="00EF3010">
              <w:rPr>
                <w:sz w:val="20"/>
                <w:szCs w:val="20"/>
              </w:rPr>
              <w:t>Naziv banke u kojoj je otvoren žiro-račun korisnika</w:t>
            </w:r>
          </w:p>
        </w:tc>
        <w:tc>
          <w:tcPr>
            <w:tcW w:w="3260" w:type="dxa"/>
            <w:shd w:val="clear" w:color="auto" w:fill="auto"/>
          </w:tcPr>
          <w:p w14:paraId="7ADE1862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14F048E0" w14:textId="77777777" w:rsidTr="00383044">
        <w:trPr>
          <w:trHeight w:hRule="exact" w:val="429"/>
        </w:trPr>
        <w:tc>
          <w:tcPr>
            <w:tcW w:w="710" w:type="dxa"/>
            <w:vAlign w:val="center"/>
          </w:tcPr>
          <w:p w14:paraId="672508D4" w14:textId="77777777" w:rsidR="00B255FD" w:rsidRDefault="00B255FD" w:rsidP="005B538A">
            <w:pPr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1.8</w:t>
            </w:r>
          </w:p>
        </w:tc>
        <w:tc>
          <w:tcPr>
            <w:tcW w:w="5670" w:type="dxa"/>
            <w:vAlign w:val="center"/>
          </w:tcPr>
          <w:p w14:paraId="12D088E1" w14:textId="1FB617FF" w:rsidR="00B255FD" w:rsidRPr="00E95932" w:rsidRDefault="00B255FD" w:rsidP="005B538A">
            <w:pPr>
              <w:rPr>
                <w:sz w:val="20"/>
                <w:szCs w:val="20"/>
              </w:rPr>
            </w:pPr>
            <w:r w:rsidRPr="00EF3010">
              <w:rPr>
                <w:sz w:val="20"/>
                <w:szCs w:val="20"/>
              </w:rPr>
              <w:t xml:space="preserve">IBAN </w:t>
            </w:r>
            <w:r>
              <w:rPr>
                <w:sz w:val="20"/>
                <w:szCs w:val="20"/>
              </w:rPr>
              <w:t>korisnika</w:t>
            </w:r>
            <w:r w:rsidRPr="00EF3010">
              <w:rPr>
                <w:sz w:val="20"/>
                <w:szCs w:val="20"/>
              </w:rPr>
              <w:t xml:space="preserve"> za isplatu potpore</w:t>
            </w:r>
          </w:p>
        </w:tc>
        <w:tc>
          <w:tcPr>
            <w:tcW w:w="3260" w:type="dxa"/>
            <w:shd w:val="clear" w:color="auto" w:fill="auto"/>
          </w:tcPr>
          <w:p w14:paraId="651FEDBD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</w:tbl>
    <w:p w14:paraId="7F388F70" w14:textId="77777777" w:rsidR="00742A30" w:rsidRDefault="00742A30" w:rsidP="006936DA">
      <w:pPr>
        <w:spacing w:after="0" w:line="240" w:lineRule="exact"/>
        <w:ind w:left="360"/>
        <w:rPr>
          <w:b/>
        </w:rPr>
      </w:pPr>
    </w:p>
    <w:p w14:paraId="66AB3B74" w14:textId="34AD80F2" w:rsidR="00B255FD" w:rsidRPr="00CB2E4F" w:rsidRDefault="00B255FD" w:rsidP="006936DA">
      <w:pPr>
        <w:spacing w:after="0" w:line="240" w:lineRule="exact"/>
        <w:ind w:left="360"/>
        <w:rPr>
          <w:b/>
        </w:rPr>
      </w:pPr>
      <w:r>
        <w:rPr>
          <w:b/>
        </w:rPr>
        <w:t>2.</w:t>
      </w:r>
      <w:r w:rsidRPr="00CB2E4F">
        <w:rPr>
          <w:b/>
        </w:rPr>
        <w:t xml:space="preserve"> PODACI O </w:t>
      </w:r>
      <w:r>
        <w:rPr>
          <w:b/>
        </w:rPr>
        <w:t>ULAGANJU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5685"/>
        <w:gridCol w:w="3216"/>
      </w:tblGrid>
      <w:tr w:rsidR="00B255FD" w:rsidRPr="00C000C6" w14:paraId="2DE798C6" w14:textId="77777777" w:rsidTr="00383044">
        <w:trPr>
          <w:trHeight w:hRule="exact" w:val="1058"/>
        </w:trPr>
        <w:tc>
          <w:tcPr>
            <w:tcW w:w="710" w:type="dxa"/>
            <w:vAlign w:val="center"/>
          </w:tcPr>
          <w:p w14:paraId="5214B039" w14:textId="77777777" w:rsidR="00B255FD" w:rsidRPr="00E95932" w:rsidRDefault="00B255FD" w:rsidP="006936DA">
            <w:pPr>
              <w:spacing w:after="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E95932">
              <w:rPr>
                <w:sz w:val="20"/>
                <w:szCs w:val="20"/>
              </w:rPr>
              <w:t>.</w:t>
            </w:r>
          </w:p>
        </w:tc>
        <w:tc>
          <w:tcPr>
            <w:tcW w:w="5685" w:type="dxa"/>
            <w:vAlign w:val="center"/>
          </w:tcPr>
          <w:p w14:paraId="7EB967CD" w14:textId="27C341BE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Naziv </w:t>
            </w:r>
            <w:r w:rsidR="002D0D09">
              <w:rPr>
                <w:sz w:val="20"/>
                <w:szCs w:val="20"/>
              </w:rPr>
              <w:t>projekta</w:t>
            </w:r>
            <w:r w:rsidR="002D0D09" w:rsidRPr="00E95932">
              <w:rPr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(iz Odluke o odobrenju p</w:t>
            </w:r>
            <w:r>
              <w:rPr>
                <w:sz w:val="20"/>
                <w:szCs w:val="20"/>
              </w:rPr>
              <w:t>rojekta</w:t>
            </w:r>
            <w:r w:rsidRPr="00E95932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29D00F4C" w14:textId="77777777" w:rsidR="00B255FD" w:rsidRPr="00C000C6" w:rsidRDefault="00B255FD" w:rsidP="006936DA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33CFC8FC" w14:textId="77777777" w:rsidTr="00383044">
        <w:trPr>
          <w:trHeight w:hRule="exact" w:val="767"/>
        </w:trPr>
        <w:tc>
          <w:tcPr>
            <w:tcW w:w="710" w:type="dxa"/>
            <w:vAlign w:val="center"/>
          </w:tcPr>
          <w:p w14:paraId="28DCA651" w14:textId="77777777" w:rsidR="00B255FD" w:rsidRPr="00E95932" w:rsidRDefault="00B255FD" w:rsidP="005B538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685" w:type="dxa"/>
            <w:vAlign w:val="center"/>
          </w:tcPr>
          <w:p w14:paraId="33E548B8" w14:textId="73BAC84B" w:rsidR="00B255FD" w:rsidRPr="00E95932" w:rsidRDefault="00B255FD" w:rsidP="006936DA">
            <w:pPr>
              <w:spacing w:after="0"/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Ukupni iznos prihvatljivih troškova</w:t>
            </w:r>
            <w:r w:rsidRPr="00E95932">
              <w:rPr>
                <w:sz w:val="20"/>
                <w:szCs w:val="20"/>
              </w:rPr>
              <w:t xml:space="preserve"> (iz Odluke o odobrenju p</w:t>
            </w:r>
            <w:r>
              <w:rPr>
                <w:sz w:val="20"/>
                <w:szCs w:val="20"/>
              </w:rPr>
              <w:t>rojekta odnosno Izmjene</w:t>
            </w:r>
            <w:r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7E2385C5" w14:textId="77777777" w:rsidR="00B255FD" w:rsidRPr="00C000C6" w:rsidRDefault="00B255FD" w:rsidP="005B538A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0ED8095E" w14:textId="77777777" w:rsidTr="00383044">
        <w:trPr>
          <w:trHeight w:hRule="exact" w:val="664"/>
        </w:trPr>
        <w:tc>
          <w:tcPr>
            <w:tcW w:w="710" w:type="dxa"/>
            <w:vAlign w:val="center"/>
          </w:tcPr>
          <w:p w14:paraId="48F5628A" w14:textId="08BDE108" w:rsidR="00B255FD" w:rsidRPr="00E95932" w:rsidRDefault="002972E3" w:rsidP="006936D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B255FD">
              <w:rPr>
                <w:sz w:val="20"/>
                <w:szCs w:val="20"/>
              </w:rPr>
              <w:t>2.3</w:t>
            </w:r>
          </w:p>
          <w:p w14:paraId="08D21A0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F3D6CD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28535F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B74380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496ECD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07DA4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14DB3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CDEC57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9497DE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370F34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F326A5F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C27AE7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95C805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CB5631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5A7A4D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B6B1E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7730A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292D3C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5D37A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D086D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75941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62E455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825D98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F16736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B56C13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40142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530C7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8111BD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36540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E5ACB1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C2F2B8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8A55D4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F7CC5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F67599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AE48E8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3BE1D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542CC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145C9A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D5691F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D2B943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BE0EA4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E8779E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E5C9F4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5688F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CD1F58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C4140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6422DC9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3E3438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0A32F4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F5A3D7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3F5DE2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A58F7D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228628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5969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B26C44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9452C2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BB321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17CEA4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0357F4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F61024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7A0B00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8D3D9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78126F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0C0D2C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0622E1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18E615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E387F8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8801CE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5E0B33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848FA49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2B6952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185538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E1879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11C15E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D8236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76D2F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2B9DE4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F90F6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42DDE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B4777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FB9A2E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FAAC27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4F4486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8B196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55A207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D9B665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DB208E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20C2B9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7F1C13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08EF22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6ED07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E38517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19A041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C9BD9A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1FA63D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D600F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5EF918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2AE5EF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85" w:type="dxa"/>
            <w:vAlign w:val="center"/>
          </w:tcPr>
          <w:p w14:paraId="367E777C" w14:textId="776E9C8F" w:rsidR="00B255FD" w:rsidRPr="00E95932" w:rsidRDefault="006D45CB" w:rsidP="006936DA">
            <w:pPr>
              <w:spacing w:after="0"/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lastRenderedPageBreak/>
              <w:t>Ukupni i</w:t>
            </w:r>
            <w:r w:rsidR="00B255FD" w:rsidRPr="006936DA">
              <w:rPr>
                <w:b/>
                <w:sz w:val="20"/>
                <w:szCs w:val="20"/>
              </w:rPr>
              <w:t>znos potpore</w:t>
            </w:r>
            <w:r w:rsidR="00B255FD" w:rsidRPr="00E95932">
              <w:rPr>
                <w:color w:val="000000"/>
                <w:sz w:val="20"/>
                <w:szCs w:val="20"/>
              </w:rPr>
              <w:t xml:space="preserve"> </w:t>
            </w:r>
            <w:r w:rsidR="00B255FD" w:rsidRPr="00E95932">
              <w:rPr>
                <w:sz w:val="20"/>
                <w:szCs w:val="20"/>
              </w:rPr>
              <w:t>(iz Odluke o odobrenju p</w:t>
            </w:r>
            <w:r w:rsidR="00B255FD">
              <w:rPr>
                <w:sz w:val="20"/>
                <w:szCs w:val="20"/>
              </w:rPr>
              <w:t>rojekta odnosno Izmjene</w:t>
            </w:r>
            <w:r w:rsidR="00B255FD"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CBAA1A5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5A473072" w14:textId="77777777" w:rsidTr="00383044">
        <w:trPr>
          <w:trHeight w:hRule="exact" w:val="1000"/>
        </w:trPr>
        <w:tc>
          <w:tcPr>
            <w:tcW w:w="710" w:type="dxa"/>
            <w:vAlign w:val="center"/>
          </w:tcPr>
          <w:p w14:paraId="10EC0722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5685" w:type="dxa"/>
            <w:vAlign w:val="center"/>
          </w:tcPr>
          <w:p w14:paraId="49DA6EBB" w14:textId="7A8B2620" w:rsidR="00B255FD" w:rsidRPr="00E95932" w:rsidRDefault="00B255FD" w:rsidP="002972E3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Iznos potpore za aktivnost</w:t>
            </w:r>
            <w:r w:rsidR="0041398A" w:rsidRPr="006936DA">
              <w:rPr>
                <w:b/>
                <w:sz w:val="20"/>
                <w:szCs w:val="20"/>
              </w:rPr>
              <w:t xml:space="preserve"> </w:t>
            </w:r>
            <w:r w:rsidR="006D45CB" w:rsidRPr="006936DA">
              <w:rPr>
                <w:b/>
                <w:sz w:val="20"/>
                <w:szCs w:val="20"/>
              </w:rPr>
              <w:t>Izgradnja, stjecanje, iznajmljivanje ili poboljšanje</w:t>
            </w:r>
            <w:r w:rsidR="0041398A" w:rsidRPr="006936DA">
              <w:rPr>
                <w:b/>
                <w:sz w:val="20"/>
                <w:szCs w:val="20"/>
              </w:rPr>
              <w:t xml:space="preserve"> nepokretne imovine</w:t>
            </w:r>
            <w:r>
              <w:rPr>
                <w:sz w:val="20"/>
                <w:szCs w:val="20"/>
              </w:rPr>
              <w:t xml:space="preserve"> </w:t>
            </w:r>
            <w:r w:rsidRPr="00966C4E">
              <w:rPr>
                <w:sz w:val="20"/>
                <w:szCs w:val="20"/>
              </w:rPr>
              <w:t>(iz Odluk</w:t>
            </w:r>
            <w:r>
              <w:rPr>
                <w:sz w:val="20"/>
                <w:szCs w:val="20"/>
              </w:rPr>
              <w:t xml:space="preserve">e o odobrenju projekta odnosno </w:t>
            </w:r>
            <w:r w:rsidRPr="00966C4E">
              <w:rPr>
                <w:sz w:val="20"/>
                <w:szCs w:val="20"/>
              </w:rPr>
              <w:t>Izmjene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5BD6CB6E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33B6F3F7" w14:textId="77777777" w:rsidTr="00383044">
        <w:trPr>
          <w:trHeight w:hRule="exact" w:val="965"/>
        </w:trPr>
        <w:tc>
          <w:tcPr>
            <w:tcW w:w="710" w:type="dxa"/>
            <w:vAlign w:val="center"/>
          </w:tcPr>
          <w:p w14:paraId="781A7E6C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5685" w:type="dxa"/>
            <w:vAlign w:val="center"/>
          </w:tcPr>
          <w:p w14:paraId="2B70DC7D" w14:textId="1CD008EF" w:rsidR="00B255FD" w:rsidRPr="00E95932" w:rsidRDefault="00B255FD" w:rsidP="00EA325F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 xml:space="preserve">Iznos potpore za aktivnost </w:t>
            </w:r>
            <w:r w:rsidR="0041398A" w:rsidRPr="006936DA">
              <w:rPr>
                <w:b/>
                <w:sz w:val="20"/>
                <w:szCs w:val="20"/>
              </w:rPr>
              <w:t>kupnja ili zakup novih strojeva i opreme</w:t>
            </w:r>
            <w:r w:rsidR="002972E3">
              <w:rPr>
                <w:b/>
                <w:sz w:val="20"/>
                <w:szCs w:val="20"/>
              </w:rPr>
              <w:t xml:space="preserve"> </w:t>
            </w:r>
            <w:r w:rsidR="0089430A" w:rsidRPr="006936DA">
              <w:rPr>
                <w:b/>
                <w:sz w:val="20"/>
                <w:szCs w:val="20"/>
              </w:rPr>
              <w:t>do iznosa njihove tržišne vrijednosti</w:t>
            </w:r>
            <w:r w:rsidR="0089430A" w:rsidRPr="006936DA" w:rsidDel="0041398A"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b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(iz Odluke o odobrenju p</w:t>
            </w:r>
            <w:r>
              <w:rPr>
                <w:sz w:val="20"/>
                <w:szCs w:val="20"/>
              </w:rPr>
              <w:t>rojekta odnosno Izmjene</w:t>
            </w:r>
            <w:r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3C76694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66FBD" w:rsidRPr="00C000C6" w14:paraId="05070D06" w14:textId="77777777" w:rsidTr="00383044">
        <w:trPr>
          <w:trHeight w:hRule="exact" w:val="1135"/>
        </w:trPr>
        <w:tc>
          <w:tcPr>
            <w:tcW w:w="710" w:type="dxa"/>
            <w:vAlign w:val="center"/>
          </w:tcPr>
          <w:p w14:paraId="530ED843" w14:textId="474D56D5" w:rsidR="00466FBD" w:rsidRDefault="00466FB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5685" w:type="dxa"/>
            <w:vAlign w:val="center"/>
          </w:tcPr>
          <w:p w14:paraId="7B8B605F" w14:textId="5BE977A4" w:rsidR="00466FBD" w:rsidRPr="00EA325F" w:rsidRDefault="002972E3" w:rsidP="002972E3">
            <w:pPr>
              <w:rPr>
                <w:sz w:val="20"/>
                <w:szCs w:val="20"/>
              </w:rPr>
            </w:pP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Iznos potpore za o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pć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troškov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povezan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s izdacima iz točaka 2.4. i 2.5.</w:t>
            </w:r>
            <w:r w:rsidR="00EA325F" w:rsidRPr="002972E3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,</w:t>
            </w:r>
            <w:r w:rsidR="00EA325F" w:rsidRPr="006936DA">
              <w:rPr>
                <w:b/>
                <w:sz w:val="20"/>
                <w:szCs w:val="20"/>
              </w:rPr>
              <w:t xml:space="preserve"> a osobito naknade arhitektima i inženjerima i naknade za savjetovanje te studije izvedivosti </w:t>
            </w:r>
            <w:r w:rsidR="00EA325F">
              <w:rPr>
                <w:sz w:val="20"/>
                <w:szCs w:val="20"/>
              </w:rPr>
              <w:t>(</w:t>
            </w:r>
            <w:r w:rsidR="00EA325F" w:rsidRPr="00E95932">
              <w:rPr>
                <w:sz w:val="20"/>
                <w:szCs w:val="20"/>
              </w:rPr>
              <w:t>iz Odluke o odobrenju p</w:t>
            </w:r>
            <w:r w:rsidR="00EA325F">
              <w:rPr>
                <w:sz w:val="20"/>
                <w:szCs w:val="20"/>
              </w:rPr>
              <w:t>rojekta odnosno Izmjene</w:t>
            </w:r>
            <w:r w:rsidR="00EA325F"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CFD1B24" w14:textId="77777777" w:rsidR="00466FBD" w:rsidRPr="00C000C6" w:rsidRDefault="00466FB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66FBD" w:rsidRPr="00C000C6" w14:paraId="4B0A0D84" w14:textId="77777777" w:rsidTr="00383044">
        <w:trPr>
          <w:trHeight w:hRule="exact" w:val="995"/>
        </w:trPr>
        <w:tc>
          <w:tcPr>
            <w:tcW w:w="710" w:type="dxa"/>
            <w:vAlign w:val="center"/>
          </w:tcPr>
          <w:p w14:paraId="7562115C" w14:textId="401E8205" w:rsidR="00466FBD" w:rsidRDefault="00466FB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5685" w:type="dxa"/>
            <w:vAlign w:val="center"/>
          </w:tcPr>
          <w:p w14:paraId="4E40E564" w14:textId="733F19BF" w:rsidR="00466FBD" w:rsidRPr="00EA325F" w:rsidRDefault="00EA325F" w:rsidP="00EA325F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Iznos potpore za kupnju patenata, licencija i autorskih prava te registracija zajedničkih žigova</w:t>
            </w:r>
            <w:r w:rsidRPr="00EA325F">
              <w:rPr>
                <w:sz w:val="20"/>
                <w:szCs w:val="20"/>
              </w:rPr>
              <w:t xml:space="preserve"> (iz Odluke o odobrenju projekta odnosno Izmjene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AAD079E" w14:textId="77777777" w:rsidR="00466FBD" w:rsidRPr="00C000C6" w:rsidRDefault="00466FB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1398A" w:rsidRPr="00C000C6" w14:paraId="50B85D83" w14:textId="77777777" w:rsidTr="00383044">
        <w:trPr>
          <w:trHeight w:hRule="exact" w:val="981"/>
        </w:trPr>
        <w:tc>
          <w:tcPr>
            <w:tcW w:w="710" w:type="dxa"/>
            <w:vAlign w:val="center"/>
          </w:tcPr>
          <w:p w14:paraId="1BDBACDD" w14:textId="56B67AE9" w:rsidR="0041398A" w:rsidRDefault="002972E3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5685" w:type="dxa"/>
            <w:vAlign w:val="center"/>
          </w:tcPr>
          <w:p w14:paraId="55836D9B" w14:textId="0E29EDCB" w:rsidR="0041398A" w:rsidRPr="00EA325F" w:rsidRDefault="002972E3" w:rsidP="00297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6936DA">
              <w:rPr>
                <w:b/>
                <w:sz w:val="20"/>
                <w:szCs w:val="20"/>
              </w:rPr>
              <w:t>znos potpore za t</w:t>
            </w:r>
            <w:r w:rsidR="00EA325F" w:rsidRPr="006936DA">
              <w:rPr>
                <w:b/>
                <w:sz w:val="20"/>
                <w:szCs w:val="20"/>
              </w:rPr>
              <w:t>roškove Studije izvedivosti kada na temelju njihovih rezultata nema izdataka iz točaka 2.4.i 2.5</w:t>
            </w:r>
            <w:r w:rsidR="00EA325F" w:rsidRPr="006936DA">
              <w:rPr>
                <w:b/>
              </w:rPr>
              <w:t>.</w:t>
            </w:r>
            <w:r w:rsidR="00EA325F">
              <w:t xml:space="preserve"> </w:t>
            </w:r>
            <w:r w:rsidR="00EA325F" w:rsidRPr="006936DA">
              <w:rPr>
                <w:sz w:val="20"/>
                <w:szCs w:val="20"/>
              </w:rPr>
              <w:t>(iz Odluke o odobrenju projekta odnosno Izmjene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E10AC8D" w14:textId="77777777" w:rsidR="0041398A" w:rsidRPr="00C000C6" w:rsidRDefault="0041398A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CBA070D" w14:textId="77777777" w:rsidR="00B255FD" w:rsidRPr="00B413EC" w:rsidRDefault="00B255FD" w:rsidP="00B255FD">
      <w:pPr>
        <w:tabs>
          <w:tab w:val="left" w:pos="6585"/>
        </w:tabs>
        <w:rPr>
          <w:szCs w:val="56"/>
        </w:rPr>
      </w:pPr>
    </w:p>
    <w:p w14:paraId="57AD39AA" w14:textId="23531EE4" w:rsidR="00B255FD" w:rsidRPr="00D340B0" w:rsidRDefault="00B255FD" w:rsidP="00B255FD">
      <w:pPr>
        <w:spacing w:line="240" w:lineRule="auto"/>
        <w:rPr>
          <w:b/>
        </w:rPr>
      </w:pPr>
      <w:r w:rsidRPr="00D340B0">
        <w:rPr>
          <w:b/>
        </w:rPr>
        <w:t>3. PODACI O ODOBRENOM</w:t>
      </w:r>
      <w:r w:rsidR="00DC74B7">
        <w:rPr>
          <w:b/>
        </w:rPr>
        <w:t xml:space="preserve"> I ISPLAĆENOM</w:t>
      </w:r>
      <w:r w:rsidRPr="00D340B0">
        <w:rPr>
          <w:b/>
        </w:rPr>
        <w:t xml:space="preserve"> PREDUJMU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5441"/>
        <w:gridCol w:w="3347"/>
      </w:tblGrid>
      <w:tr w:rsidR="00B255FD" w:rsidRPr="00C000C6" w14:paraId="58640F1B" w14:textId="77777777" w:rsidTr="00383044">
        <w:trPr>
          <w:trHeight w:hRule="exact" w:val="457"/>
        </w:trPr>
        <w:tc>
          <w:tcPr>
            <w:tcW w:w="823" w:type="dxa"/>
            <w:vAlign w:val="center"/>
          </w:tcPr>
          <w:p w14:paraId="2B8A149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441" w:type="dxa"/>
            <w:vAlign w:val="center"/>
          </w:tcPr>
          <w:p w14:paraId="6B44928F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KLASA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40B77082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42D70406" w14:textId="77777777" w:rsidTr="00383044">
        <w:trPr>
          <w:trHeight w:hRule="exact" w:val="563"/>
        </w:trPr>
        <w:tc>
          <w:tcPr>
            <w:tcW w:w="823" w:type="dxa"/>
            <w:vAlign w:val="center"/>
          </w:tcPr>
          <w:p w14:paraId="11A45D8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5441" w:type="dxa"/>
            <w:vAlign w:val="center"/>
          </w:tcPr>
          <w:p w14:paraId="69A48191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URBROJ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670B981A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7BC19505" w14:textId="77777777" w:rsidTr="00383044">
        <w:trPr>
          <w:trHeight w:hRule="exact" w:val="610"/>
        </w:trPr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14:paraId="4DC2273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5441" w:type="dxa"/>
            <w:tcBorders>
              <w:bottom w:val="single" w:sz="4" w:space="0" w:color="auto"/>
            </w:tcBorders>
            <w:vAlign w:val="center"/>
          </w:tcPr>
          <w:p w14:paraId="2C66EB9B" w14:textId="291DCE74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Iznos </w:t>
            </w:r>
            <w:r>
              <w:rPr>
                <w:sz w:val="20"/>
                <w:szCs w:val="20"/>
              </w:rPr>
              <w:t>odobrenog</w:t>
            </w:r>
            <w:r w:rsidR="00DC74B7">
              <w:rPr>
                <w:sz w:val="20"/>
                <w:szCs w:val="20"/>
              </w:rPr>
              <w:t xml:space="preserve"> i isplaćenog</w:t>
            </w:r>
            <w:r>
              <w:rPr>
                <w:sz w:val="20"/>
                <w:szCs w:val="20"/>
              </w:rPr>
              <w:t xml:space="preserve"> predujma</w:t>
            </w:r>
            <w:r w:rsidRPr="00E95932">
              <w:rPr>
                <w:color w:val="000000"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 xml:space="preserve">(iz Odluke o </w:t>
            </w:r>
            <w:r>
              <w:rPr>
                <w:sz w:val="20"/>
                <w:szCs w:val="20"/>
              </w:rPr>
              <w:t>isplati predujma</w:t>
            </w:r>
            <w:r w:rsidRPr="00E95932">
              <w:rPr>
                <w:sz w:val="20"/>
                <w:szCs w:val="20"/>
              </w:rPr>
              <w:t>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347" w:type="dxa"/>
            <w:tcBorders>
              <w:bottom w:val="single" w:sz="4" w:space="0" w:color="auto"/>
            </w:tcBorders>
            <w:vAlign w:val="center"/>
          </w:tcPr>
          <w:p w14:paraId="03695A80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C7EEDAE" w14:textId="44B7FCA6" w:rsidR="00B255FD" w:rsidRDefault="00B255FD" w:rsidP="00B255FD">
      <w:pPr>
        <w:rPr>
          <w:b/>
          <w:sz w:val="20"/>
          <w:szCs w:val="20"/>
        </w:rPr>
      </w:pPr>
    </w:p>
    <w:p w14:paraId="3C7118A2" w14:textId="7994391E" w:rsidR="00B255FD" w:rsidRPr="00DE307D" w:rsidRDefault="00B255FD" w:rsidP="00B255FD">
      <w:pPr>
        <w:rPr>
          <w:b/>
          <w:szCs w:val="20"/>
        </w:rPr>
      </w:pPr>
      <w:r w:rsidRPr="00DE307D">
        <w:rPr>
          <w:b/>
          <w:szCs w:val="20"/>
        </w:rPr>
        <w:t xml:space="preserve">4. </w:t>
      </w:r>
      <w:r w:rsidR="00DC74B7">
        <w:rPr>
          <w:b/>
          <w:szCs w:val="20"/>
        </w:rPr>
        <w:t xml:space="preserve">PODACI O ISPLAĆENOJ POTPORI </w:t>
      </w:r>
      <w:r w:rsidR="00304E65">
        <w:rPr>
          <w:b/>
          <w:szCs w:val="20"/>
        </w:rPr>
        <w:t>PO ZAVRŠETKU TROŠKOVA AKTIVNOSTI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5491"/>
        <w:gridCol w:w="3260"/>
      </w:tblGrid>
      <w:tr w:rsidR="00B255FD" w:rsidRPr="00C000C6" w14:paraId="5DFA1DD2" w14:textId="77777777" w:rsidTr="006936DA">
        <w:trPr>
          <w:trHeight w:hRule="exact" w:val="717"/>
        </w:trPr>
        <w:tc>
          <w:tcPr>
            <w:tcW w:w="860" w:type="dxa"/>
            <w:vAlign w:val="center"/>
          </w:tcPr>
          <w:p w14:paraId="59CAD25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5491" w:type="dxa"/>
            <w:vAlign w:val="center"/>
          </w:tcPr>
          <w:p w14:paraId="1F580E36" w14:textId="738ABD76" w:rsidR="002972E3" w:rsidRDefault="00B255FD" w:rsidP="00DC74B7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</w:t>
            </w:r>
            <w:r w:rsidR="002972E3">
              <w:rPr>
                <w:sz w:val="20"/>
                <w:szCs w:val="20"/>
              </w:rPr>
              <w:t xml:space="preserve"> ukupno</w:t>
            </w:r>
            <w:r w:rsidRPr="00E95932">
              <w:rPr>
                <w:sz w:val="20"/>
                <w:szCs w:val="20"/>
              </w:rPr>
              <w:t xml:space="preserve"> </w:t>
            </w:r>
            <w:r w:rsidR="00DC74B7">
              <w:rPr>
                <w:sz w:val="20"/>
                <w:szCs w:val="20"/>
              </w:rPr>
              <w:t>isplaćene potpore</w:t>
            </w:r>
            <w:r w:rsidR="002972E3">
              <w:rPr>
                <w:sz w:val="20"/>
                <w:szCs w:val="20"/>
              </w:rPr>
              <w:t xml:space="preserve"> po završenim troškovima aktivnosti</w:t>
            </w:r>
            <w:r w:rsidR="00DC74B7" w:rsidRPr="00E95932">
              <w:rPr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HRK</w:t>
            </w:r>
            <w:r w:rsidRPr="00E95932">
              <w:rPr>
                <w:sz w:val="20"/>
                <w:szCs w:val="20"/>
              </w:rPr>
              <w:t>)</w:t>
            </w:r>
          </w:p>
          <w:p w14:paraId="59C93514" w14:textId="77777777" w:rsidR="002972E3" w:rsidRDefault="002972E3" w:rsidP="00DC74B7">
            <w:pPr>
              <w:rPr>
                <w:sz w:val="20"/>
                <w:szCs w:val="20"/>
              </w:rPr>
            </w:pPr>
          </w:p>
          <w:p w14:paraId="18644574" w14:textId="77777777" w:rsidR="002972E3" w:rsidRDefault="002972E3" w:rsidP="00DC74B7">
            <w:pPr>
              <w:rPr>
                <w:sz w:val="20"/>
                <w:szCs w:val="20"/>
              </w:rPr>
            </w:pPr>
          </w:p>
          <w:p w14:paraId="54F37AF7" w14:textId="1025E238" w:rsidR="00B255FD" w:rsidRPr="00E95932" w:rsidRDefault="00B255FD" w:rsidP="00DC74B7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E18C5E8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76D2E39" w14:textId="77777777" w:rsidR="002972E3" w:rsidRDefault="002972E3" w:rsidP="005B538A">
            <w:pPr>
              <w:jc w:val="center"/>
              <w:rPr>
                <w:sz w:val="20"/>
                <w:szCs w:val="20"/>
              </w:rPr>
            </w:pPr>
          </w:p>
          <w:p w14:paraId="1BC13425" w14:textId="77777777" w:rsidR="002972E3" w:rsidRPr="00C000C6" w:rsidRDefault="002972E3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A2B9D20" w14:textId="2CAC1098" w:rsidR="00304E65" w:rsidRDefault="00304E65" w:rsidP="00EA325F">
      <w:pPr>
        <w:rPr>
          <w:b/>
          <w:szCs w:val="20"/>
        </w:rPr>
      </w:pPr>
    </w:p>
    <w:p w14:paraId="19D42563" w14:textId="5BF70C9F" w:rsidR="00EA325F" w:rsidRPr="00DE307D" w:rsidRDefault="00304E65" w:rsidP="00EA325F">
      <w:pPr>
        <w:rPr>
          <w:b/>
          <w:szCs w:val="20"/>
        </w:rPr>
      </w:pPr>
      <w:r>
        <w:rPr>
          <w:b/>
          <w:szCs w:val="20"/>
        </w:rPr>
        <w:t xml:space="preserve">5. </w:t>
      </w:r>
      <w:r w:rsidR="00EA325F" w:rsidRPr="00DE307D">
        <w:rPr>
          <w:b/>
          <w:szCs w:val="20"/>
        </w:rPr>
        <w:t xml:space="preserve"> TRAŽENI IZNOS POTPORE ZA ISPLATU</w:t>
      </w:r>
      <w:r w:rsidR="00EA325F">
        <w:rPr>
          <w:b/>
          <w:szCs w:val="20"/>
        </w:rPr>
        <w:t xml:space="preserve">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5386"/>
        <w:gridCol w:w="3261"/>
      </w:tblGrid>
      <w:tr w:rsidR="002D0D09" w:rsidRPr="00C000C6" w14:paraId="27C268F4" w14:textId="77777777" w:rsidTr="006936DA">
        <w:trPr>
          <w:trHeight w:hRule="exact" w:val="728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7AAB0CA5" w14:textId="6E987F55" w:rsidR="00EA325F" w:rsidRPr="00E95932" w:rsidRDefault="00DC74B7" w:rsidP="002D0D09">
            <w:pPr>
              <w:ind w:left="-1"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A325F">
              <w:rPr>
                <w:sz w:val="20"/>
                <w:szCs w:val="20"/>
              </w:rPr>
              <w:t>.1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14:paraId="0F11134D" w14:textId="600560CC" w:rsidR="00EA325F" w:rsidRPr="00E95932" w:rsidRDefault="00EA325F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 Zahtjeva za isplatu (</w:t>
            </w:r>
            <w:r>
              <w:rPr>
                <w:sz w:val="20"/>
                <w:szCs w:val="20"/>
              </w:rPr>
              <w:t>HRK</w:t>
            </w:r>
            <w:r w:rsidRPr="00E95932">
              <w:rPr>
                <w:sz w:val="20"/>
                <w:szCs w:val="20"/>
              </w:rPr>
              <w:t>)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D1E201B" w14:textId="77777777" w:rsidR="00EA325F" w:rsidRPr="00C000C6" w:rsidRDefault="00EA325F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B61969B" w14:textId="77777777" w:rsidR="006936DA" w:rsidRDefault="00B255FD" w:rsidP="008F32C2">
      <w:pPr>
        <w:jc w:val="both"/>
        <w:rPr>
          <w:b/>
          <w:color w:val="000000"/>
          <w:sz w:val="18"/>
          <w:szCs w:val="18"/>
        </w:rPr>
      </w:pPr>
      <w:r w:rsidRPr="006936DA">
        <w:rPr>
          <w:b/>
          <w:color w:val="000000"/>
          <w:sz w:val="18"/>
          <w:szCs w:val="18"/>
        </w:rPr>
        <w:t>Napomen</w:t>
      </w:r>
      <w:r w:rsidRPr="00B97AFF">
        <w:rPr>
          <w:b/>
          <w:color w:val="000000"/>
          <w:sz w:val="20"/>
          <w:szCs w:val="20"/>
        </w:rPr>
        <w:t>a</w:t>
      </w:r>
      <w:r w:rsidRPr="006936DA">
        <w:rPr>
          <w:b/>
          <w:color w:val="000000"/>
          <w:sz w:val="18"/>
          <w:szCs w:val="18"/>
        </w:rPr>
        <w:t xml:space="preserve">: </w:t>
      </w:r>
    </w:p>
    <w:p w14:paraId="02C33468" w14:textId="334724F5" w:rsidR="00B255FD" w:rsidRPr="006936DA" w:rsidRDefault="00B255FD" w:rsidP="008F32C2">
      <w:pPr>
        <w:jc w:val="both"/>
        <w:rPr>
          <w:b/>
          <w:color w:val="000000"/>
          <w:sz w:val="18"/>
          <w:szCs w:val="18"/>
        </w:rPr>
      </w:pPr>
      <w:r w:rsidRPr="006936DA">
        <w:rPr>
          <w:color w:val="000000"/>
          <w:sz w:val="18"/>
          <w:szCs w:val="18"/>
        </w:rPr>
        <w:t xml:space="preserve">Podatke pod točkom 3. ispunjava korisnik kojem je </w:t>
      </w:r>
      <w:r w:rsidR="00B97AFF">
        <w:rPr>
          <w:color w:val="000000"/>
          <w:sz w:val="18"/>
          <w:szCs w:val="18"/>
        </w:rPr>
        <w:t>isplaćen</w:t>
      </w:r>
      <w:r w:rsidR="00B97AFF" w:rsidRPr="006936DA">
        <w:rPr>
          <w:color w:val="000000"/>
          <w:sz w:val="18"/>
          <w:szCs w:val="18"/>
        </w:rPr>
        <w:t xml:space="preserve"> </w:t>
      </w:r>
      <w:r w:rsidRPr="006936DA">
        <w:rPr>
          <w:color w:val="000000"/>
          <w:sz w:val="18"/>
          <w:szCs w:val="18"/>
        </w:rPr>
        <w:t>predujam potpore.</w:t>
      </w:r>
    </w:p>
    <w:p w14:paraId="45128370" w14:textId="09EFED33" w:rsidR="00B97AFF" w:rsidRDefault="00B97AFF" w:rsidP="00B255FD">
      <w:pPr>
        <w:tabs>
          <w:tab w:val="left" w:pos="6585"/>
        </w:tabs>
        <w:rPr>
          <w:sz w:val="56"/>
          <w:szCs w:val="56"/>
        </w:rPr>
        <w:sectPr w:rsidR="00B97AFF" w:rsidSect="006936DA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694" w:right="1417" w:bottom="1417" w:left="1417" w:header="1134" w:footer="1052" w:gutter="0"/>
          <w:pgNumType w:start="1"/>
          <w:cols w:space="708"/>
          <w:docGrid w:linePitch="360"/>
        </w:sectPr>
      </w:pPr>
      <w:r w:rsidRPr="006936DA">
        <w:rPr>
          <w:color w:val="000000"/>
          <w:sz w:val="18"/>
          <w:szCs w:val="18"/>
        </w:rPr>
        <w:t xml:space="preserve">Podatke pod točkom 4. ispunjava Korisnik kojemu je isplaćena potpora po </w:t>
      </w:r>
      <w:r>
        <w:rPr>
          <w:color w:val="000000"/>
          <w:sz w:val="18"/>
          <w:szCs w:val="18"/>
        </w:rPr>
        <w:t xml:space="preserve">završetku troška </w:t>
      </w:r>
      <w:r w:rsidRPr="006936DA">
        <w:rPr>
          <w:color w:val="000000"/>
          <w:sz w:val="18"/>
          <w:szCs w:val="18"/>
        </w:rPr>
        <w:t>aktivnosti</w:t>
      </w:r>
      <w:r>
        <w:rPr>
          <w:color w:val="000000"/>
          <w:sz w:val="18"/>
          <w:szCs w:val="18"/>
        </w:rPr>
        <w:t>.</w:t>
      </w:r>
    </w:p>
    <w:p w14:paraId="3B2316EE" w14:textId="77777777" w:rsidR="00B255FD" w:rsidRDefault="00B255FD" w:rsidP="006936DA">
      <w:pPr>
        <w:spacing w:after="120" w:line="240" w:lineRule="exact"/>
        <w:outlineLvl w:val="0"/>
        <w:rPr>
          <w:b/>
          <w:sz w:val="20"/>
          <w:szCs w:val="20"/>
        </w:rPr>
      </w:pPr>
      <w:r w:rsidRPr="00C000C6">
        <w:rPr>
          <w:b/>
          <w:bCs/>
          <w:color w:val="000000"/>
          <w:sz w:val="20"/>
          <w:szCs w:val="20"/>
        </w:rPr>
        <w:lastRenderedPageBreak/>
        <w:t>I</w:t>
      </w:r>
      <w:r w:rsidRPr="00C000C6">
        <w:rPr>
          <w:b/>
          <w:sz w:val="20"/>
          <w:szCs w:val="20"/>
        </w:rPr>
        <w:t>zjava o izdacima:</w:t>
      </w:r>
    </w:p>
    <w:p w14:paraId="4C336DB2" w14:textId="77777777" w:rsidR="00B255FD" w:rsidRDefault="00B255FD" w:rsidP="006936DA">
      <w:pPr>
        <w:spacing w:after="120" w:line="240" w:lineRule="exact"/>
        <w:outlineLvl w:val="0"/>
        <w:rPr>
          <w:sz w:val="20"/>
          <w:szCs w:val="20"/>
        </w:rPr>
      </w:pPr>
      <w:r w:rsidRPr="00162C84">
        <w:rPr>
          <w:sz w:val="20"/>
          <w:szCs w:val="20"/>
        </w:rPr>
        <w:t>(popunjava Korisnik)</w:t>
      </w:r>
    </w:p>
    <w:tbl>
      <w:tblPr>
        <w:tblW w:w="1545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1559"/>
        <w:gridCol w:w="1559"/>
        <w:gridCol w:w="1559"/>
        <w:gridCol w:w="1276"/>
        <w:gridCol w:w="1134"/>
        <w:gridCol w:w="1276"/>
        <w:gridCol w:w="1251"/>
        <w:gridCol w:w="1305"/>
        <w:gridCol w:w="1276"/>
        <w:gridCol w:w="1701"/>
      </w:tblGrid>
      <w:tr w:rsidR="00FB6FC0" w:rsidRPr="00C000C6" w14:paraId="42129271" w14:textId="77777777" w:rsidTr="006936DA">
        <w:trPr>
          <w:trHeight w:val="1960"/>
        </w:trPr>
        <w:tc>
          <w:tcPr>
            <w:tcW w:w="709" w:type="dxa"/>
            <w:shd w:val="clear" w:color="auto" w:fill="auto"/>
            <w:vAlign w:val="center"/>
          </w:tcPr>
          <w:p w14:paraId="6C041935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47F465" w14:textId="784E91D9" w:rsidR="00B255FD" w:rsidRPr="006936DA" w:rsidRDefault="001D4077" w:rsidP="002972E3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Broj </w:t>
            </w:r>
            <w:r w:rsidR="002972E3" w:rsidRPr="006936DA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6936DA">
              <w:rPr>
                <w:b/>
                <w:color w:val="000000"/>
                <w:sz w:val="18"/>
                <w:szCs w:val="18"/>
              </w:rPr>
              <w:t>računa</w:t>
            </w:r>
            <w:r w:rsidR="002972E3" w:rsidRPr="006936DA">
              <w:rPr>
                <w:b/>
                <w:color w:val="000000"/>
                <w:sz w:val="18"/>
                <w:szCs w:val="18"/>
                <w:vertAlign w:val="superscript"/>
              </w:rPr>
              <w:t>1</w:t>
            </w:r>
            <w:r w:rsidR="00823CCB" w:rsidRPr="006936DA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77C77F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Dobavljač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2D0FE8" w14:textId="2A264BB0" w:rsidR="00B255FD" w:rsidRPr="006936DA" w:rsidRDefault="001D4077" w:rsidP="000979E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Tip opreme/vrsta radova</w:t>
            </w:r>
            <w:r w:rsidR="002972E3" w:rsidRPr="006936DA">
              <w:rPr>
                <w:b/>
                <w:color w:val="000000"/>
                <w:sz w:val="18"/>
                <w:szCs w:val="18"/>
              </w:rPr>
              <w:t>/usluga</w:t>
            </w:r>
            <w:r w:rsidR="002972E3">
              <w:rPr>
                <w:b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C7F6AB" w14:textId="050D92D1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predračuna/ računa</w:t>
            </w:r>
            <w:r w:rsidR="00823CCB" w:rsidRPr="006936DA">
              <w:rPr>
                <w:b/>
                <w:color w:val="000000"/>
                <w:sz w:val="18"/>
                <w:szCs w:val="18"/>
              </w:rPr>
              <w:t>/ponuda</w:t>
            </w:r>
            <w:r w:rsidR="00FB6FC0" w:rsidRPr="006936DA">
              <w:rPr>
                <w:b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EF196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ugovora s dobavljačem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6DDE2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plaćanja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B1286" w14:textId="77777777" w:rsidR="00FB6FC0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Plaćanja iz kredita </w:t>
            </w:r>
          </w:p>
          <w:p w14:paraId="462695E9" w14:textId="1B731CF0" w:rsidR="002D0D09" w:rsidRDefault="00B255FD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(broj i datum ugovora o kreditu</w:t>
            </w:r>
            <w:r w:rsidR="00FB6FC0">
              <w:rPr>
                <w:b/>
                <w:color w:val="000000"/>
                <w:sz w:val="18"/>
                <w:szCs w:val="18"/>
              </w:rPr>
              <w:t>)</w:t>
            </w:r>
          </w:p>
          <w:p w14:paraId="5BCB1180" w14:textId="2A29DE6C" w:rsidR="00B255FD" w:rsidRPr="006936DA" w:rsidRDefault="00B255FD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color w:val="000000"/>
                <w:sz w:val="18"/>
                <w:szCs w:val="18"/>
              </w:rPr>
              <w:t xml:space="preserve">u protivnom </w:t>
            </w:r>
            <w:r w:rsidR="00FB6FC0" w:rsidRPr="006936DA">
              <w:rPr>
                <w:color w:val="000000"/>
                <w:sz w:val="18"/>
                <w:szCs w:val="18"/>
              </w:rPr>
              <w:t>upisati „</w:t>
            </w:r>
            <w:r w:rsidRPr="006936DA">
              <w:rPr>
                <w:color w:val="000000"/>
                <w:sz w:val="18"/>
                <w:szCs w:val="18"/>
              </w:rPr>
              <w:t>N/P</w:t>
            </w:r>
            <w:r w:rsidR="00FB6FC0" w:rsidRPr="006936DA">
              <w:rPr>
                <w:color w:val="000000"/>
                <w:sz w:val="18"/>
                <w:szCs w:val="18"/>
              </w:rPr>
              <w:t>“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186B32A5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Plaćeni iznos (bez PDV-a)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382A0EE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Iznos PDV-a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64C51F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Ukupno plaćeni iznos           (s PDV)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EAF700" w14:textId="23468C0C" w:rsidR="00B255FD" w:rsidRPr="006936DA" w:rsidDel="00151A0B" w:rsidRDefault="00B255FD" w:rsidP="000979E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i broj  izvoda iz banke/naloga za plaćanje u inozemstvu+swift</w:t>
            </w:r>
            <w:r w:rsidR="00FB6FC0">
              <w:rPr>
                <w:b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B255FD" w:rsidRPr="00C000C6" w14:paraId="64E9E82E" w14:textId="77777777" w:rsidTr="006936DA">
        <w:trPr>
          <w:trHeight w:val="397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5D88D1EA" w14:textId="769F2544" w:rsidR="00B255FD" w:rsidRPr="006936DA" w:rsidRDefault="00FC6F70" w:rsidP="000979E1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Izgradnja, stjecanje, iznajmljivanje ili poboljšanje nepokretne imovine</w:t>
            </w:r>
            <w:r w:rsidR="00B255FD" w:rsidRPr="006936DA">
              <w:rPr>
                <w:sz w:val="20"/>
                <w:szCs w:val="20"/>
              </w:rPr>
              <w:t>:</w:t>
            </w:r>
          </w:p>
        </w:tc>
      </w:tr>
      <w:tr w:rsidR="00FB6FC0" w:rsidRPr="00C000C6" w14:paraId="3A27A146" w14:textId="77777777" w:rsidTr="00FB6FC0">
        <w:trPr>
          <w:trHeight w:val="276"/>
        </w:trPr>
        <w:tc>
          <w:tcPr>
            <w:tcW w:w="709" w:type="dxa"/>
            <w:shd w:val="clear" w:color="auto" w:fill="auto"/>
          </w:tcPr>
          <w:p w14:paraId="7C7D154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5A7676A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37471D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B01C2B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358864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BE5E62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7D1AE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73F89E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E15C1A1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33B21D9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327385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2A8A0A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730331E9" w14:textId="77777777" w:rsidTr="006936DA">
        <w:trPr>
          <w:trHeight w:val="397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1D62D146" w14:textId="4CD2B1BB" w:rsidR="00B255FD" w:rsidRPr="006936DA" w:rsidRDefault="00FC6F70" w:rsidP="00DC74B7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ili zakup novih strojeva i opreme</w:t>
            </w:r>
            <w:r w:rsidR="00DC74B7" w:rsidRPr="006936DA">
              <w:rPr>
                <w:sz w:val="20"/>
                <w:szCs w:val="20"/>
              </w:rPr>
              <w:t xml:space="preserve"> do iznosa njihove tržišne vrijednosti </w:t>
            </w:r>
            <w:r w:rsidR="00B255FD" w:rsidRPr="006936DA">
              <w:rPr>
                <w:sz w:val="20"/>
                <w:szCs w:val="20"/>
              </w:rPr>
              <w:t>:</w:t>
            </w:r>
          </w:p>
        </w:tc>
      </w:tr>
      <w:tr w:rsidR="00FB6FC0" w:rsidRPr="00C000C6" w14:paraId="04D5CE07" w14:textId="77777777" w:rsidTr="00FB6FC0">
        <w:trPr>
          <w:trHeight w:val="299"/>
        </w:trPr>
        <w:tc>
          <w:tcPr>
            <w:tcW w:w="709" w:type="dxa"/>
            <w:shd w:val="clear" w:color="auto" w:fill="auto"/>
          </w:tcPr>
          <w:p w14:paraId="5C9E9C6C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BE3C0E9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6C972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EF1A8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D91D1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3D9462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7240B4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290FB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74C762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5B5EC45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D9EFA39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6F2348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4FDD36DC" w14:textId="77777777" w:rsidTr="006936DA">
        <w:trPr>
          <w:trHeight w:val="269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194D91C0" w14:textId="794B41CB" w:rsidR="00B255FD" w:rsidRPr="006936DA" w:rsidRDefault="00DC74B7" w:rsidP="00DC74B7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Opć</w:t>
            </w:r>
            <w:r w:rsidR="00FB6FC0" w:rsidRPr="000979E1">
              <w:rPr>
                <w:sz w:val="20"/>
                <w:szCs w:val="20"/>
              </w:rPr>
              <w:t>i</w:t>
            </w:r>
            <w:r w:rsidRPr="006936DA">
              <w:rPr>
                <w:sz w:val="20"/>
                <w:szCs w:val="20"/>
              </w:rPr>
              <w:t xml:space="preserve"> troškov</w:t>
            </w:r>
            <w:r w:rsidR="00FB6FC0" w:rsidRPr="000979E1">
              <w:rPr>
                <w:sz w:val="20"/>
                <w:szCs w:val="20"/>
              </w:rPr>
              <w:t>i</w:t>
            </w:r>
            <w:r w:rsidRPr="006936DA">
              <w:rPr>
                <w:sz w:val="20"/>
                <w:szCs w:val="20"/>
              </w:rPr>
              <w:t xml:space="preserve"> povezane s izdacima iz točaka 1. i 2., a osobito naknade arhitektima i inženjerima i naknade za savjetovanje te studije izvedivosti</w:t>
            </w:r>
            <w:r w:rsidR="000979E1">
              <w:rPr>
                <w:sz w:val="20"/>
                <w:szCs w:val="20"/>
              </w:rPr>
              <w:t>:</w:t>
            </w:r>
          </w:p>
        </w:tc>
      </w:tr>
      <w:tr w:rsidR="00FB6FC0" w:rsidRPr="00C000C6" w14:paraId="25996548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2F784F91" w14:textId="2DF0E39D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59142F2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0C20C84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F66EC2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A7FA4C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DE27BF4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4BA28EB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C07AB6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173092ED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3D815CD9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6D3C700" w14:textId="77777777" w:rsidR="00FC6F70" w:rsidRPr="006936DA" w:rsidRDefault="00FC6F70" w:rsidP="005B538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586207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</w:tr>
      <w:tr w:rsidR="00FC6F70" w:rsidRPr="00C000C6" w14:paraId="21FA5C56" w14:textId="77777777" w:rsidTr="006936DA">
        <w:trPr>
          <w:trHeight w:val="275"/>
        </w:trPr>
        <w:tc>
          <w:tcPr>
            <w:tcW w:w="15456" w:type="dxa"/>
            <w:gridSpan w:val="12"/>
            <w:shd w:val="clear" w:color="auto" w:fill="auto"/>
          </w:tcPr>
          <w:p w14:paraId="4D1B0E24" w14:textId="21AE94BA" w:rsidR="00FC6F70" w:rsidRPr="006936DA" w:rsidRDefault="006E6AAF" w:rsidP="006936DA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sz w:val="20"/>
                <w:szCs w:val="20"/>
              </w:rPr>
              <w:t xml:space="preserve">Studije izvedivosti  kada na temelju njihovih rezultata nema izdataka iz točaka </w:t>
            </w:r>
            <w:r w:rsidR="00466FBD" w:rsidRPr="006936DA">
              <w:rPr>
                <w:sz w:val="20"/>
                <w:szCs w:val="20"/>
              </w:rPr>
              <w:t>1. i.2.</w:t>
            </w:r>
            <w:r w:rsidR="000979E1">
              <w:rPr>
                <w:sz w:val="20"/>
                <w:szCs w:val="20"/>
              </w:rPr>
              <w:t>:</w:t>
            </w:r>
          </w:p>
        </w:tc>
      </w:tr>
      <w:tr w:rsidR="00FB6FC0" w:rsidRPr="00C000C6" w14:paraId="1E433732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748E7407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06362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157D7D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1FF7DD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18B5FD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E7D66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B190277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98048F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97D6090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69EE4CF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60B01E8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F55163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6E6AAF" w:rsidRPr="00C000C6" w14:paraId="52597A79" w14:textId="77777777" w:rsidTr="006936DA">
        <w:trPr>
          <w:trHeight w:val="275"/>
        </w:trPr>
        <w:tc>
          <w:tcPr>
            <w:tcW w:w="15456" w:type="dxa"/>
            <w:gridSpan w:val="12"/>
            <w:shd w:val="clear" w:color="auto" w:fill="auto"/>
          </w:tcPr>
          <w:p w14:paraId="4734DEF0" w14:textId="2B0797CC" w:rsidR="006E6AAF" w:rsidRPr="006936DA" w:rsidRDefault="00FB6FC0" w:rsidP="006936DA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sz w:val="20"/>
                <w:szCs w:val="20"/>
              </w:rPr>
              <w:t>K</w:t>
            </w:r>
            <w:r w:rsidR="006E6AAF" w:rsidRPr="006936DA">
              <w:rPr>
                <w:sz w:val="20"/>
                <w:szCs w:val="20"/>
              </w:rPr>
              <w:t>upnja patenata, licencija i autorskih prava te registracija zajedničkih žigova</w:t>
            </w:r>
          </w:p>
        </w:tc>
      </w:tr>
      <w:tr w:rsidR="00FB6FC0" w:rsidRPr="00C000C6" w14:paraId="10EB2BA7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3E6032D6" w14:textId="77777777" w:rsidR="006E6AAF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B8B094C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FF05C02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306A9CA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1ACAE54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8A8C7C6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04C90D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8A1D48F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53644DCF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4A09F290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AB5B85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AE2FC06" w14:textId="77777777" w:rsidR="006E6AAF" w:rsidRDefault="006E6AAF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4B269E44" w14:textId="77777777" w:rsidTr="006936DA">
        <w:trPr>
          <w:gridAfter w:val="1"/>
          <w:wAfter w:w="1701" w:type="dxa"/>
          <w:trHeight w:val="497"/>
        </w:trPr>
        <w:tc>
          <w:tcPr>
            <w:tcW w:w="9923" w:type="dxa"/>
            <w:gridSpan w:val="8"/>
            <w:shd w:val="clear" w:color="auto" w:fill="auto"/>
            <w:vAlign w:val="center"/>
          </w:tcPr>
          <w:p w14:paraId="13A93782" w14:textId="77777777" w:rsidR="00B255FD" w:rsidRPr="00C000C6" w:rsidRDefault="00B255FD" w:rsidP="005B538A">
            <w:pPr>
              <w:jc w:val="right"/>
              <w:rPr>
                <w:b/>
                <w:sz w:val="20"/>
                <w:szCs w:val="20"/>
              </w:rPr>
            </w:pPr>
            <w:r w:rsidRPr="00C000C6">
              <w:rPr>
                <w:b/>
                <w:sz w:val="20"/>
                <w:szCs w:val="20"/>
              </w:rPr>
              <w:t xml:space="preserve">UKUPAN IZNOS PLAĆENIH RAČUNA U </w:t>
            </w:r>
            <w:r>
              <w:rPr>
                <w:b/>
                <w:sz w:val="20"/>
                <w:szCs w:val="20"/>
              </w:rPr>
              <w:t>HRK</w:t>
            </w:r>
            <w:r w:rsidRPr="00C000C6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DC32E7F" w14:textId="77777777" w:rsidR="00B255FD" w:rsidRPr="00C000C6" w:rsidRDefault="00B255FD" w:rsidP="005B538A">
            <w:pPr>
              <w:jc w:val="right"/>
              <w:rPr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CC0A834" w14:textId="77777777" w:rsidR="00B255FD" w:rsidRPr="00C000C6" w:rsidRDefault="00B255FD" w:rsidP="005B538A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01B918" w14:textId="77777777" w:rsidR="00B255FD" w:rsidRPr="00C000C6" w:rsidRDefault="00B255FD" w:rsidP="005B538A">
            <w:pPr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23927AA9" w14:textId="6D7E6208" w:rsidR="00B255FD" w:rsidRDefault="00B255FD" w:rsidP="00B255FD">
      <w:pPr>
        <w:pStyle w:val="FootnoteText"/>
        <w:spacing w:after="0"/>
        <w:rPr>
          <w:i/>
          <w:sz w:val="18"/>
          <w:szCs w:val="18"/>
        </w:rPr>
      </w:pPr>
      <w:r w:rsidRPr="008A69D6">
        <w:rPr>
          <w:i/>
        </w:rPr>
        <w:t>*</w:t>
      </w:r>
      <w:r w:rsidRPr="006936DA">
        <w:rPr>
          <w:i/>
          <w:sz w:val="18"/>
          <w:szCs w:val="18"/>
        </w:rPr>
        <w:t>prema potrebi dodati retke i troškove rasporediti prema aktivnostima</w:t>
      </w:r>
      <w:r w:rsidR="000979E1">
        <w:rPr>
          <w:i/>
          <w:sz w:val="18"/>
          <w:szCs w:val="18"/>
        </w:rPr>
        <w:t xml:space="preserve"> 1.-5.</w:t>
      </w:r>
    </w:p>
    <w:p w14:paraId="05BE7D4D" w14:textId="77777777" w:rsidR="00721B44" w:rsidRPr="006936DA" w:rsidRDefault="00721B44" w:rsidP="00B255FD">
      <w:pPr>
        <w:pStyle w:val="FootnoteText"/>
        <w:spacing w:after="0"/>
        <w:rPr>
          <w:i/>
          <w:sz w:val="18"/>
          <w:szCs w:val="18"/>
        </w:rPr>
      </w:pPr>
    </w:p>
    <w:p w14:paraId="24373DAB" w14:textId="7B021C80" w:rsidR="00F21A98" w:rsidRDefault="00B255FD" w:rsidP="00B255FD">
      <w:pPr>
        <w:pStyle w:val="FootnoteText"/>
        <w:spacing w:after="0"/>
        <w:rPr>
          <w:sz w:val="18"/>
          <w:szCs w:val="18"/>
        </w:rPr>
      </w:pPr>
      <w:r w:rsidRPr="006936DA">
        <w:rPr>
          <w:rStyle w:val="FootnoteReference"/>
          <w:sz w:val="18"/>
          <w:szCs w:val="18"/>
        </w:rPr>
        <w:t>1</w:t>
      </w:r>
      <w:r w:rsidRPr="006936DA">
        <w:rPr>
          <w:sz w:val="18"/>
          <w:szCs w:val="18"/>
        </w:rPr>
        <w:t xml:space="preserve"> </w:t>
      </w:r>
      <w:r w:rsidR="00F21A98">
        <w:rPr>
          <w:sz w:val="18"/>
          <w:szCs w:val="18"/>
        </w:rPr>
        <w:t>Navesti sve račune dostavljene uz Zahtjev za isplatu</w:t>
      </w:r>
    </w:p>
    <w:p w14:paraId="27CDC685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63DD0249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6857C04F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21923FCB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64DB4F2A" w14:textId="5D572408" w:rsidR="00FB6FC0" w:rsidRDefault="00F21A98" w:rsidP="006936DA">
      <w:pPr>
        <w:pStyle w:val="FootnoteText"/>
        <w:spacing w:after="0"/>
        <w:ind w:left="142" w:hanging="142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 w:rsidRPr="00F21A98">
        <w:rPr>
          <w:sz w:val="18"/>
          <w:szCs w:val="18"/>
        </w:rPr>
        <w:t xml:space="preserve"> </w:t>
      </w:r>
      <w:r w:rsidR="00FB6FC0">
        <w:rPr>
          <w:sz w:val="18"/>
          <w:szCs w:val="18"/>
        </w:rPr>
        <w:t>Navesti opremu/radove/usluge koja je predmet Zahtjeva a odobrena je Odlukom o odobrenju projekta, k</w:t>
      </w:r>
      <w:r w:rsidR="00FB6FC0" w:rsidRPr="00FB6FC0">
        <w:rPr>
          <w:sz w:val="18"/>
          <w:szCs w:val="18"/>
        </w:rPr>
        <w:t xml:space="preserve">lasifikacija troškova po pojedinoj grupi u skladu sa Listom </w:t>
      </w:r>
      <w:r w:rsidR="00FB6FC0">
        <w:rPr>
          <w:sz w:val="18"/>
          <w:szCs w:val="18"/>
        </w:rPr>
        <w:t xml:space="preserve">   </w:t>
      </w:r>
      <w:r w:rsidR="00FB6FC0" w:rsidRPr="00FB6FC0">
        <w:rPr>
          <w:sz w:val="18"/>
          <w:szCs w:val="18"/>
        </w:rPr>
        <w:t>troškova za svaku mjeru/naziv  izdataka (ulaganja)-u slučaju opreme unijeti serijski broj</w:t>
      </w:r>
    </w:p>
    <w:p w14:paraId="1D70E850" w14:textId="730E2636" w:rsidR="00F21A98" w:rsidRDefault="00FB6FC0" w:rsidP="00B255FD">
      <w:pPr>
        <w:pStyle w:val="FootnoteText"/>
        <w:spacing w:after="0"/>
        <w:rPr>
          <w:sz w:val="18"/>
          <w:szCs w:val="18"/>
        </w:rPr>
      </w:pPr>
      <w:r w:rsidRPr="006936DA"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</w:t>
      </w:r>
      <w:r w:rsidR="00F21A98" w:rsidRPr="00F21A98">
        <w:rPr>
          <w:sz w:val="18"/>
          <w:szCs w:val="18"/>
        </w:rPr>
        <w:t>Navesti sve brojeve predračuna</w:t>
      </w:r>
      <w:r w:rsidR="00F21A98">
        <w:rPr>
          <w:sz w:val="18"/>
          <w:szCs w:val="18"/>
        </w:rPr>
        <w:t>/ponuda</w:t>
      </w:r>
      <w:r w:rsidR="002972E3">
        <w:rPr>
          <w:sz w:val="18"/>
          <w:szCs w:val="18"/>
        </w:rPr>
        <w:t xml:space="preserve"> </w:t>
      </w:r>
      <w:r w:rsidR="00F21A98" w:rsidRPr="00F21A98">
        <w:rPr>
          <w:sz w:val="18"/>
          <w:szCs w:val="18"/>
        </w:rPr>
        <w:t>ukoliko su plaćanja izvršena putem istih</w:t>
      </w:r>
    </w:p>
    <w:p w14:paraId="73C551B0" w14:textId="35AE77EF" w:rsidR="00B255FD" w:rsidRDefault="00F21A98" w:rsidP="00B255FD">
      <w:pPr>
        <w:pStyle w:val="FootnoteText"/>
        <w:spacing w:after="0"/>
        <w:rPr>
          <w:sz w:val="18"/>
          <w:szCs w:val="18"/>
        </w:rPr>
      </w:pPr>
      <w:r>
        <w:rPr>
          <w:sz w:val="18"/>
          <w:szCs w:val="18"/>
          <w:vertAlign w:val="superscript"/>
        </w:rPr>
        <w:t>4</w:t>
      </w:r>
      <w:r w:rsidR="00B255FD" w:rsidRPr="006936DA">
        <w:rPr>
          <w:sz w:val="18"/>
          <w:szCs w:val="18"/>
        </w:rPr>
        <w:t xml:space="preserve"> Datum i broj SWIFTA ili dnevnog informativnog izvatka</w:t>
      </w:r>
    </w:p>
    <w:p w14:paraId="7780F83E" w14:textId="77777777" w:rsidR="000979E1" w:rsidRDefault="000979E1" w:rsidP="00B255FD">
      <w:pPr>
        <w:pStyle w:val="FootnoteText"/>
        <w:spacing w:after="0"/>
        <w:rPr>
          <w:sz w:val="18"/>
          <w:szCs w:val="1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8505"/>
      </w:tblGrid>
      <w:tr w:rsidR="0089430A" w:rsidRPr="002B619B" w14:paraId="54FC4B40" w14:textId="77777777" w:rsidTr="006936DA">
        <w:trPr>
          <w:trHeight w:val="515"/>
        </w:trPr>
        <w:tc>
          <w:tcPr>
            <w:tcW w:w="6487" w:type="dxa"/>
          </w:tcPr>
          <w:p w14:paraId="5918560E" w14:textId="77777777" w:rsidR="0089430A" w:rsidRPr="002B619B" w:rsidRDefault="0089430A" w:rsidP="005B538A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Mjesto i datum:</w:t>
            </w:r>
          </w:p>
        </w:tc>
        <w:tc>
          <w:tcPr>
            <w:tcW w:w="8505" w:type="dxa"/>
          </w:tcPr>
          <w:p w14:paraId="15AA2C22" w14:textId="77777777" w:rsidR="0089430A" w:rsidRPr="002B619B" w:rsidRDefault="0089430A" w:rsidP="005B538A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Pečat i potpis*:</w:t>
            </w:r>
          </w:p>
          <w:p w14:paraId="3C6BCE0C" w14:textId="77777777" w:rsidR="0089430A" w:rsidRPr="002B619B" w:rsidRDefault="0089430A" w:rsidP="005B538A">
            <w:pPr>
              <w:rPr>
                <w:sz w:val="20"/>
                <w:szCs w:val="20"/>
              </w:rPr>
            </w:pPr>
          </w:p>
          <w:p w14:paraId="0ECC76F5" w14:textId="77777777" w:rsidR="0089430A" w:rsidRPr="002B619B" w:rsidRDefault="0089430A" w:rsidP="005B538A">
            <w:pPr>
              <w:rPr>
                <w:sz w:val="20"/>
                <w:szCs w:val="20"/>
              </w:rPr>
            </w:pPr>
          </w:p>
        </w:tc>
      </w:tr>
    </w:tbl>
    <w:p w14:paraId="6DDFC391" w14:textId="77777777" w:rsidR="0089430A" w:rsidRPr="002B619B" w:rsidRDefault="0089430A" w:rsidP="0089430A">
      <w:pPr>
        <w:rPr>
          <w:sz w:val="20"/>
          <w:szCs w:val="20"/>
        </w:rPr>
      </w:pPr>
    </w:p>
    <w:p w14:paraId="3C5E9267" w14:textId="77777777" w:rsidR="0089430A" w:rsidRPr="002B619B" w:rsidRDefault="0089430A" w:rsidP="0089430A">
      <w:pPr>
        <w:jc w:val="right"/>
        <w:rPr>
          <w:i/>
          <w:sz w:val="20"/>
          <w:szCs w:val="20"/>
        </w:rPr>
      </w:pPr>
      <w:r w:rsidRPr="002B619B">
        <w:rPr>
          <w:b/>
          <w:bCs/>
          <w:i/>
          <w:color w:val="000000"/>
          <w:sz w:val="20"/>
          <w:szCs w:val="20"/>
        </w:rPr>
        <w:t>*</w:t>
      </w:r>
      <w:r w:rsidRPr="002B619B">
        <w:rPr>
          <w:i/>
          <w:sz w:val="20"/>
          <w:szCs w:val="20"/>
        </w:rPr>
        <w:t xml:space="preserve"> Obrazac mora biti potpisan i ovjeren (obiteljska poljoprivredna gospodarstva</w:t>
      </w:r>
      <w:r>
        <w:rPr>
          <w:i/>
          <w:sz w:val="20"/>
          <w:szCs w:val="20"/>
        </w:rPr>
        <w:t xml:space="preserve"> su</w:t>
      </w:r>
      <w:r w:rsidRPr="002B619B">
        <w:rPr>
          <w:i/>
          <w:sz w:val="20"/>
          <w:szCs w:val="20"/>
        </w:rPr>
        <w:t xml:space="preserve"> ga ob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>vezn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 xml:space="preserve"> samo potpisati) od strane podnositelja Zahtjeva.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2"/>
      </w:tblGrid>
      <w:tr w:rsidR="0089430A" w:rsidRPr="002B619B" w14:paraId="45870E6A" w14:textId="77777777" w:rsidTr="006936DA">
        <w:tc>
          <w:tcPr>
            <w:tcW w:w="14992" w:type="dxa"/>
          </w:tcPr>
          <w:p w14:paraId="2777B114" w14:textId="77777777" w:rsidR="00721B44" w:rsidRDefault="0089430A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Zahtjev </w:t>
            </w:r>
            <w:r w:rsidRPr="002B619B">
              <w:rPr>
                <w:sz w:val="20"/>
                <w:szCs w:val="20"/>
              </w:rPr>
              <w:t>pošaljite na adresu:</w:t>
            </w:r>
          </w:p>
          <w:p w14:paraId="13235582" w14:textId="35AF095B" w:rsidR="0089430A" w:rsidRPr="002B619B" w:rsidRDefault="0089430A" w:rsidP="006936DA">
            <w:pPr>
              <w:jc w:val="center"/>
              <w:rPr>
                <w:b/>
                <w:sz w:val="20"/>
                <w:szCs w:val="20"/>
              </w:rPr>
            </w:pPr>
            <w:r w:rsidRPr="002B619B">
              <w:rPr>
                <w:b/>
                <w:sz w:val="20"/>
                <w:szCs w:val="20"/>
              </w:rPr>
              <w:t>Agencija za plaćanja u poljoprivredi, ribarstvu i ruralnom razvoju,</w:t>
            </w:r>
          </w:p>
          <w:p w14:paraId="4D9418C5" w14:textId="5F575D9C" w:rsidR="0089430A" w:rsidRPr="002B619B" w:rsidRDefault="0089430A" w:rsidP="006936D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Zahtjev za isplatu</w:t>
            </w:r>
            <w:r w:rsidRPr="002B619B">
              <w:rPr>
                <w:b/>
                <w:sz w:val="20"/>
                <w:szCs w:val="20"/>
              </w:rPr>
              <w:t xml:space="preserve"> za </w:t>
            </w:r>
            <w:r>
              <w:rPr>
                <w:b/>
                <w:sz w:val="20"/>
                <w:szCs w:val="20"/>
              </w:rPr>
              <w:t>ulaganja</w:t>
            </w:r>
            <w:r w:rsidRPr="002B619B">
              <w:rPr>
                <w:b/>
                <w:sz w:val="20"/>
                <w:szCs w:val="20"/>
              </w:rPr>
              <w:t xml:space="preserve"> u sektoru vina, Ulica grada Vukovara 269 d,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B619B">
              <w:rPr>
                <w:b/>
                <w:sz w:val="20"/>
                <w:szCs w:val="20"/>
              </w:rPr>
              <w:t>10000 Zagreb</w:t>
            </w:r>
          </w:p>
        </w:tc>
      </w:tr>
    </w:tbl>
    <w:p w14:paraId="27D1F814" w14:textId="648FC7C5" w:rsidR="0089430A" w:rsidRDefault="0089430A" w:rsidP="00B255FD">
      <w:pPr>
        <w:tabs>
          <w:tab w:val="left" w:pos="6585"/>
        </w:tabs>
        <w:rPr>
          <w:sz w:val="56"/>
          <w:szCs w:val="56"/>
        </w:rPr>
        <w:sectPr w:rsidR="0089430A" w:rsidSect="006936DA">
          <w:pgSz w:w="16838" w:h="11906" w:orient="landscape"/>
          <w:pgMar w:top="989" w:right="3084" w:bottom="568" w:left="1417" w:header="568" w:footer="1052" w:gutter="0"/>
          <w:cols w:space="708"/>
          <w:docGrid w:linePitch="360"/>
        </w:sectPr>
      </w:pPr>
    </w:p>
    <w:p w14:paraId="470358C2" w14:textId="77777777" w:rsidR="00B255FD" w:rsidRDefault="00B255FD" w:rsidP="002169C6">
      <w:pPr>
        <w:spacing w:after="0" w:line="240" w:lineRule="auto"/>
        <w:rPr>
          <w:b/>
        </w:rPr>
      </w:pPr>
      <w:r w:rsidRPr="00CB2E4F">
        <w:rPr>
          <w:b/>
        </w:rPr>
        <w:lastRenderedPageBreak/>
        <w:t>POPIS PRILOŽENIH DOKUMENATA</w:t>
      </w:r>
      <w:r>
        <w:rPr>
          <w:b/>
        </w:rPr>
        <w:t xml:space="preserve"> </w:t>
      </w:r>
      <w:r w:rsidRPr="00CB2E4F">
        <w:t xml:space="preserve">(označiti sa </w:t>
      </w:r>
      <w:r w:rsidRPr="00CB2E4F">
        <w:rPr>
          <w:b/>
        </w:rPr>
        <w:t>X</w:t>
      </w:r>
      <w:r w:rsidRPr="00CB2E4F">
        <w:t xml:space="preserve"> u stupcu DA)</w:t>
      </w:r>
    </w:p>
    <w:p w14:paraId="3F02EFF3" w14:textId="77777777" w:rsidR="006F7C27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20"/>
        </w:rPr>
      </w:pPr>
      <w:r w:rsidRPr="002169C6">
        <w:rPr>
          <w:rFonts w:asciiTheme="minorHAnsi" w:hAnsiTheme="minorHAnsi"/>
          <w:b/>
          <w:bCs/>
          <w:i/>
          <w:noProof/>
          <w:sz w:val="20"/>
        </w:rPr>
        <w:t>Napomena:</w:t>
      </w:r>
      <w:r w:rsidRPr="002169C6">
        <w:rPr>
          <w:rFonts w:asciiTheme="minorHAnsi" w:hAnsiTheme="minorHAnsi"/>
          <w:bCs/>
          <w:noProof/>
          <w:sz w:val="20"/>
        </w:rPr>
        <w:t xml:space="preserve"> </w:t>
      </w:r>
    </w:p>
    <w:p w14:paraId="6670D5ED" w14:textId="6EBC1D68" w:rsidR="00B255FD" w:rsidRPr="002169C6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Svi dokumenti s popisa, ovisno o organizacijskom obliku i predmetu ulaganja, moraju biti priloženi uz Obrazac zahtjeva za isplatu (obrazac L6_PP_O23) i to istim redoslijedom kao na popisu. </w:t>
      </w:r>
    </w:p>
    <w:p w14:paraId="6E86FD49" w14:textId="77777777" w:rsidR="00134262" w:rsidRDefault="00134262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</w:p>
    <w:p w14:paraId="3DF57911" w14:textId="7A0E3820" w:rsidR="008F36E2" w:rsidRPr="002169C6" w:rsidRDefault="00340508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U slučaju da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 xml:space="preserve">Korisnik 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podnosi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 xml:space="preserve">Zahtjev za isplatu po 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>završetku troška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aktivnosti po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>trebno je dostavit</w:t>
      </w:r>
      <w:r w:rsidR="006F7C27">
        <w:rPr>
          <w:rFonts w:asciiTheme="minorHAnsi" w:hAnsiTheme="minorHAnsi"/>
          <w:bCs/>
          <w:noProof/>
          <w:sz w:val="18"/>
          <w:szCs w:val="18"/>
        </w:rPr>
        <w:t>i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 xml:space="preserve"> dokumentaciju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iz t</w:t>
      </w:r>
      <w:r w:rsidR="006F7C27">
        <w:rPr>
          <w:rFonts w:asciiTheme="minorHAnsi" w:hAnsiTheme="minorHAnsi"/>
          <w:bCs/>
          <w:noProof/>
          <w:sz w:val="18"/>
          <w:szCs w:val="18"/>
        </w:rPr>
        <w:t>o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čaka 1.- </w:t>
      </w:r>
      <w:r w:rsidR="00DF7825">
        <w:rPr>
          <w:rFonts w:asciiTheme="minorHAnsi" w:hAnsiTheme="minorHAnsi"/>
          <w:bCs/>
          <w:noProof/>
          <w:sz w:val="18"/>
          <w:szCs w:val="18"/>
        </w:rPr>
        <w:t>8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., te istu nije 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 xml:space="preserve">obvezan ponovno 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dosta</w:t>
      </w:r>
      <w:r w:rsidR="008F32C2">
        <w:rPr>
          <w:rFonts w:asciiTheme="minorHAnsi" w:hAnsiTheme="minorHAnsi"/>
          <w:bCs/>
          <w:noProof/>
          <w:sz w:val="18"/>
          <w:szCs w:val="18"/>
        </w:rPr>
        <w:t>vljati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uz Zahtjev za isplatu po</w:t>
      </w:r>
      <w:r w:rsidR="006F7C27">
        <w:rPr>
          <w:rFonts w:asciiTheme="minorHAnsi" w:hAnsiTheme="minorHAnsi"/>
          <w:bCs/>
          <w:noProof/>
          <w:sz w:val="18"/>
          <w:szCs w:val="18"/>
        </w:rPr>
        <w:t xml:space="preserve">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>završetku svih aktivnost</w:t>
      </w:r>
      <w:r w:rsidR="004A38CC">
        <w:rPr>
          <w:rFonts w:asciiTheme="minorHAnsi" w:hAnsiTheme="minorHAnsi"/>
          <w:bCs/>
          <w:noProof/>
          <w:sz w:val="18"/>
          <w:szCs w:val="18"/>
        </w:rPr>
        <w:t>i.</w:t>
      </w:r>
    </w:p>
    <w:p w14:paraId="11CBE1EE" w14:textId="31139017" w:rsidR="00B255FD" w:rsidRPr="002169C6" w:rsidRDefault="008F36E2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Dokumentaciju iz točaka </w:t>
      </w:r>
      <w:r w:rsidR="00DF7825">
        <w:rPr>
          <w:rFonts w:asciiTheme="minorHAnsi" w:hAnsiTheme="minorHAnsi"/>
          <w:bCs/>
          <w:noProof/>
          <w:sz w:val="18"/>
          <w:szCs w:val="18"/>
        </w:rPr>
        <w:t>9</w:t>
      </w:r>
      <w:r w:rsidRPr="002169C6">
        <w:rPr>
          <w:rFonts w:asciiTheme="minorHAnsi" w:hAnsiTheme="minorHAnsi"/>
          <w:bCs/>
          <w:noProof/>
          <w:sz w:val="18"/>
          <w:szCs w:val="18"/>
        </w:rPr>
        <w:t xml:space="preserve">. – </w:t>
      </w:r>
      <w:r w:rsidR="00834B08">
        <w:rPr>
          <w:rFonts w:asciiTheme="minorHAnsi" w:hAnsiTheme="minorHAnsi"/>
          <w:bCs/>
          <w:noProof/>
          <w:sz w:val="18"/>
          <w:szCs w:val="18"/>
        </w:rPr>
        <w:t>19</w:t>
      </w:r>
      <w:r w:rsidRPr="002169C6">
        <w:rPr>
          <w:rFonts w:asciiTheme="minorHAnsi" w:hAnsiTheme="minorHAnsi"/>
          <w:bCs/>
          <w:noProof/>
          <w:sz w:val="18"/>
          <w:szCs w:val="18"/>
        </w:rPr>
        <w:t>. potrebno je dotaviti uz Zahtjev za isplatu po završetku svih aktivnosti.</w:t>
      </w:r>
    </w:p>
    <w:p w14:paraId="55A73277" w14:textId="43D7A9F1" w:rsidR="00B255FD" w:rsidRPr="002169C6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Dokumenti za koje je navedeno da se prilažu u izvornom obliku moraju biti izvornici ili preslike </w:t>
      </w:r>
      <w:r w:rsidR="00466FBD" w:rsidRPr="002169C6">
        <w:rPr>
          <w:rFonts w:asciiTheme="minorHAnsi" w:hAnsiTheme="minorHAnsi"/>
          <w:bCs/>
          <w:noProof/>
          <w:sz w:val="18"/>
          <w:szCs w:val="18"/>
        </w:rPr>
        <w:t>izvornika</w:t>
      </w:r>
      <w:r w:rsidR="00721B44" w:rsidRPr="002169C6">
        <w:rPr>
          <w:rFonts w:asciiTheme="minorHAnsi" w:hAnsiTheme="minorHAnsi"/>
          <w:bCs/>
          <w:noProof/>
          <w:sz w:val="18"/>
          <w:szCs w:val="18"/>
        </w:rPr>
        <w:t xml:space="preserve"> </w:t>
      </w:r>
      <w:r w:rsidR="006F7C27">
        <w:rPr>
          <w:rFonts w:asciiTheme="minorHAnsi" w:hAnsiTheme="minorHAnsi"/>
          <w:bCs/>
          <w:noProof/>
          <w:sz w:val="18"/>
          <w:szCs w:val="18"/>
        </w:rPr>
        <w:t xml:space="preserve">original </w:t>
      </w:r>
      <w:r w:rsidRPr="002169C6">
        <w:rPr>
          <w:rFonts w:asciiTheme="minorHAnsi" w:hAnsiTheme="minorHAnsi"/>
          <w:bCs/>
          <w:noProof/>
          <w:sz w:val="18"/>
          <w:szCs w:val="18"/>
        </w:rPr>
        <w:t>ovjerene od strane javnog bilježnika.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7941"/>
        <w:gridCol w:w="697"/>
      </w:tblGrid>
      <w:tr w:rsidR="00B255FD" w:rsidRPr="00CB2E4F" w14:paraId="0EE6A1F6" w14:textId="77777777" w:rsidTr="005B538A">
        <w:trPr>
          <w:trHeight w:val="274"/>
        </w:trPr>
        <w:tc>
          <w:tcPr>
            <w:tcW w:w="4625" w:type="pct"/>
            <w:gridSpan w:val="2"/>
            <w:tcBorders>
              <w:top w:val="nil"/>
              <w:left w:val="nil"/>
            </w:tcBorders>
            <w:vAlign w:val="center"/>
          </w:tcPr>
          <w:p w14:paraId="0A47D241" w14:textId="77777777" w:rsidR="00B255FD" w:rsidRPr="00CB2E4F" w:rsidRDefault="00B255FD" w:rsidP="005B538A">
            <w:pPr>
              <w:spacing w:after="0"/>
              <w:ind w:left="720"/>
              <w:rPr>
                <w:b/>
              </w:rPr>
            </w:pPr>
          </w:p>
        </w:tc>
        <w:tc>
          <w:tcPr>
            <w:tcW w:w="375" w:type="pct"/>
            <w:shd w:val="clear" w:color="auto" w:fill="D9D9D9"/>
          </w:tcPr>
          <w:p w14:paraId="0059C4FC" w14:textId="77777777" w:rsidR="00B255FD" w:rsidRPr="00CB2E4F" w:rsidRDefault="00B255FD" w:rsidP="005B538A">
            <w:pPr>
              <w:jc w:val="center"/>
              <w:rPr>
                <w:b/>
              </w:rPr>
            </w:pPr>
            <w:r w:rsidRPr="00CB2E4F">
              <w:rPr>
                <w:b/>
              </w:rPr>
              <w:t>DA</w:t>
            </w:r>
          </w:p>
        </w:tc>
      </w:tr>
      <w:tr w:rsidR="00B255FD" w:rsidRPr="00CB2E4F" w14:paraId="046E1574" w14:textId="77777777" w:rsidTr="006936DA">
        <w:trPr>
          <w:trHeight w:val="332"/>
        </w:trPr>
        <w:tc>
          <w:tcPr>
            <w:tcW w:w="350" w:type="pct"/>
            <w:shd w:val="clear" w:color="auto" w:fill="D9D9D9"/>
            <w:vAlign w:val="center"/>
          </w:tcPr>
          <w:p w14:paraId="40E00680" w14:textId="77777777" w:rsidR="00B255FD" w:rsidRPr="00CB2E4F" w:rsidRDefault="00B255FD" w:rsidP="005B53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75" w:type="pct"/>
            <w:vAlign w:val="center"/>
          </w:tcPr>
          <w:p w14:paraId="6D66442E" w14:textId="53ED36E5" w:rsidR="00B255FD" w:rsidRPr="002169C6" w:rsidRDefault="00B255FD" w:rsidP="002169C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Izvornici</w:t>
            </w:r>
            <w:r w:rsidRPr="00C000C6">
              <w:rPr>
                <w:bCs/>
                <w:sz w:val="20"/>
                <w:szCs w:val="20"/>
              </w:rPr>
              <w:t xml:space="preserve"> računa</w:t>
            </w:r>
            <w:r w:rsidR="006F7C27">
              <w:t xml:space="preserve"> </w:t>
            </w:r>
            <w:r w:rsidR="006F7C27" w:rsidRPr="006F7C27">
              <w:rPr>
                <w:bCs/>
                <w:sz w:val="20"/>
                <w:szCs w:val="20"/>
              </w:rPr>
              <w:t xml:space="preserve">navedeni u tabeli </w:t>
            </w:r>
            <w:r w:rsidR="006F7C27">
              <w:rPr>
                <w:bCs/>
                <w:sz w:val="20"/>
                <w:szCs w:val="20"/>
              </w:rPr>
              <w:t>„Izjava</w:t>
            </w:r>
            <w:r w:rsidR="006F7C27" w:rsidRPr="006F7C27">
              <w:rPr>
                <w:bCs/>
                <w:sz w:val="20"/>
                <w:szCs w:val="20"/>
              </w:rPr>
              <w:t xml:space="preserve"> o izdacima</w:t>
            </w:r>
            <w:r w:rsidR="006F7C27">
              <w:rPr>
                <w:bCs/>
                <w:sz w:val="20"/>
                <w:szCs w:val="20"/>
              </w:rPr>
              <w:t>“</w:t>
            </w:r>
            <w:r w:rsidR="006F7C27" w:rsidRPr="006F7C27">
              <w:rPr>
                <w:bCs/>
                <w:sz w:val="20"/>
                <w:szCs w:val="20"/>
              </w:rPr>
              <w:t xml:space="preserve"> </w:t>
            </w:r>
            <w:r w:rsidR="002169C6">
              <w:rPr>
                <w:bCs/>
                <w:sz w:val="20"/>
                <w:szCs w:val="20"/>
              </w:rPr>
              <w:t xml:space="preserve">ovog </w:t>
            </w:r>
            <w:r w:rsidR="006F7C27" w:rsidRPr="006F7C27">
              <w:rPr>
                <w:bCs/>
                <w:sz w:val="20"/>
                <w:szCs w:val="20"/>
              </w:rPr>
              <w:t xml:space="preserve">obrasca </w:t>
            </w:r>
          </w:p>
        </w:tc>
        <w:tc>
          <w:tcPr>
            <w:tcW w:w="375" w:type="pct"/>
          </w:tcPr>
          <w:p w14:paraId="07528968" w14:textId="77777777" w:rsidR="00B255FD" w:rsidRPr="00CB2E4F" w:rsidRDefault="00B255FD" w:rsidP="005B538A">
            <w:pPr>
              <w:rPr>
                <w:b/>
              </w:rPr>
            </w:pPr>
          </w:p>
        </w:tc>
      </w:tr>
      <w:tr w:rsidR="00B255FD" w:rsidRPr="00CB2E4F" w14:paraId="1B7B4402" w14:textId="77777777" w:rsidTr="006936DA">
        <w:trPr>
          <w:trHeight w:val="382"/>
        </w:trPr>
        <w:tc>
          <w:tcPr>
            <w:tcW w:w="350" w:type="pct"/>
            <w:shd w:val="clear" w:color="auto" w:fill="D9D9D9"/>
            <w:vAlign w:val="center"/>
          </w:tcPr>
          <w:p w14:paraId="0E39BF3D" w14:textId="77777777" w:rsidR="00B255FD" w:rsidRPr="00CB2E4F" w:rsidRDefault="00B255FD" w:rsidP="005B53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75" w:type="pct"/>
            <w:vAlign w:val="center"/>
          </w:tcPr>
          <w:p w14:paraId="586A2E32" w14:textId="4E5FD8C4" w:rsidR="00345763" w:rsidRPr="002169C6" w:rsidRDefault="00B255FD" w:rsidP="002169C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Izvornici</w:t>
            </w:r>
            <w:r w:rsidRPr="00C000C6">
              <w:rPr>
                <w:bCs/>
                <w:sz w:val="20"/>
                <w:szCs w:val="20"/>
              </w:rPr>
              <w:t xml:space="preserve"> predračuna</w:t>
            </w:r>
            <w:r>
              <w:t xml:space="preserve"> </w:t>
            </w:r>
            <w:r w:rsidR="006F7C27" w:rsidRPr="006F7C27">
              <w:rPr>
                <w:bCs/>
                <w:sz w:val="20"/>
                <w:szCs w:val="20"/>
              </w:rPr>
              <w:t xml:space="preserve">navedeni u tabeli „Izjava o izdacima“ </w:t>
            </w:r>
            <w:r w:rsidR="002169C6">
              <w:rPr>
                <w:bCs/>
                <w:sz w:val="20"/>
                <w:szCs w:val="20"/>
              </w:rPr>
              <w:t xml:space="preserve">ovog </w:t>
            </w:r>
            <w:r w:rsidR="006F7C27" w:rsidRPr="006F7C27">
              <w:rPr>
                <w:bCs/>
                <w:sz w:val="20"/>
                <w:szCs w:val="20"/>
              </w:rPr>
              <w:t xml:space="preserve">obrasca </w:t>
            </w:r>
          </w:p>
        </w:tc>
        <w:tc>
          <w:tcPr>
            <w:tcW w:w="375" w:type="pct"/>
          </w:tcPr>
          <w:p w14:paraId="7C7B265A" w14:textId="77777777" w:rsidR="00B255FD" w:rsidRPr="00CB2E4F" w:rsidRDefault="00B255FD" w:rsidP="005B538A">
            <w:pPr>
              <w:rPr>
                <w:b/>
              </w:rPr>
            </w:pPr>
          </w:p>
        </w:tc>
      </w:tr>
      <w:tr w:rsidR="00B255FD" w:rsidRPr="00CB2E4F" w14:paraId="2C5DE8BA" w14:textId="77777777" w:rsidTr="006936DA">
        <w:trPr>
          <w:trHeight w:val="276"/>
        </w:trPr>
        <w:tc>
          <w:tcPr>
            <w:tcW w:w="350" w:type="pct"/>
            <w:shd w:val="clear" w:color="auto" w:fill="D9D9D9"/>
            <w:vAlign w:val="center"/>
          </w:tcPr>
          <w:p w14:paraId="62ECB733" w14:textId="77777777" w:rsidR="00B255FD" w:rsidRPr="00CB2E4F" w:rsidRDefault="00B255FD" w:rsidP="005B53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75" w:type="pct"/>
            <w:vAlign w:val="center"/>
          </w:tcPr>
          <w:p w14:paraId="2E3CFB64" w14:textId="7E371B25" w:rsidR="005B538A" w:rsidRPr="002169C6" w:rsidRDefault="00B255FD" w:rsidP="005B538A">
            <w:pPr>
              <w:jc w:val="both"/>
              <w:rPr>
                <w:bCs/>
                <w:sz w:val="20"/>
                <w:szCs w:val="20"/>
              </w:rPr>
            </w:pPr>
            <w:r w:rsidRPr="00C000C6">
              <w:rPr>
                <w:bCs/>
                <w:sz w:val="20"/>
                <w:szCs w:val="20"/>
              </w:rPr>
              <w:t>Preslika dnevno informativnog izvatka o prometu i stanju računa za tuzemna plaćanja</w:t>
            </w:r>
          </w:p>
        </w:tc>
        <w:tc>
          <w:tcPr>
            <w:tcW w:w="375" w:type="pct"/>
          </w:tcPr>
          <w:p w14:paraId="7484F953" w14:textId="77777777" w:rsidR="00B255FD" w:rsidRPr="00CB2E4F" w:rsidRDefault="00B255FD" w:rsidP="005B538A">
            <w:pPr>
              <w:rPr>
                <w:b/>
              </w:rPr>
            </w:pPr>
          </w:p>
        </w:tc>
      </w:tr>
      <w:tr w:rsidR="00B255FD" w:rsidRPr="00CB2E4F" w14:paraId="2B6A0699" w14:textId="77777777" w:rsidTr="006936DA">
        <w:trPr>
          <w:trHeight w:val="893"/>
        </w:trPr>
        <w:tc>
          <w:tcPr>
            <w:tcW w:w="350" w:type="pct"/>
            <w:shd w:val="clear" w:color="auto" w:fill="D9D9D9"/>
            <w:vAlign w:val="center"/>
          </w:tcPr>
          <w:p w14:paraId="29B5FFEA" w14:textId="77777777" w:rsidR="00B255FD" w:rsidRPr="00CB2E4F" w:rsidRDefault="00B255FD" w:rsidP="005B53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275" w:type="pct"/>
            <w:vAlign w:val="center"/>
          </w:tcPr>
          <w:p w14:paraId="46276D67" w14:textId="658F60A4" w:rsidR="005B538A" w:rsidRPr="002169C6" w:rsidRDefault="00B255FD" w:rsidP="005B538A">
            <w:pPr>
              <w:jc w:val="both"/>
              <w:rPr>
                <w:bCs/>
                <w:sz w:val="20"/>
                <w:szCs w:val="20"/>
              </w:rPr>
            </w:pPr>
            <w:r>
              <w:t>P</w:t>
            </w:r>
            <w:r w:rsidRPr="00F67D77">
              <w:rPr>
                <w:bCs/>
                <w:sz w:val="20"/>
                <w:szCs w:val="20"/>
              </w:rPr>
              <w:t>reslika dokumenta banke koji dokazuje plaćanje u inozemstvo u stranoj valuti (preslika dnevno informativnog izvatka o prometu i stanju računa za devizna plaćanja i/ili Nalog za plaćenje u inozemstvo+SWIFT)</w:t>
            </w:r>
          </w:p>
        </w:tc>
        <w:tc>
          <w:tcPr>
            <w:tcW w:w="375" w:type="pct"/>
          </w:tcPr>
          <w:p w14:paraId="719CE780" w14:textId="77777777" w:rsidR="00B255FD" w:rsidRPr="00CB2E4F" w:rsidRDefault="00B255FD" w:rsidP="005B538A">
            <w:pPr>
              <w:rPr>
                <w:b/>
              </w:rPr>
            </w:pPr>
          </w:p>
        </w:tc>
      </w:tr>
      <w:tr w:rsidR="00B255FD" w:rsidRPr="00CB2E4F" w14:paraId="18942F8F" w14:textId="77777777" w:rsidTr="006936DA">
        <w:trPr>
          <w:trHeight w:val="526"/>
        </w:trPr>
        <w:tc>
          <w:tcPr>
            <w:tcW w:w="350" w:type="pct"/>
            <w:shd w:val="clear" w:color="auto" w:fill="D9D9D9"/>
            <w:vAlign w:val="center"/>
          </w:tcPr>
          <w:p w14:paraId="1D8BE10B" w14:textId="77777777" w:rsidR="00B255FD" w:rsidRPr="00BC073D" w:rsidRDefault="00B255FD" w:rsidP="005B538A">
            <w:pPr>
              <w:rPr>
                <w:rFonts w:asciiTheme="minorHAnsi" w:hAnsiTheme="minorHAnsi"/>
                <w:sz w:val="16"/>
                <w:szCs w:val="16"/>
              </w:rPr>
            </w:pPr>
            <w:r w:rsidRPr="00BC073D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275" w:type="pct"/>
            <w:vAlign w:val="center"/>
          </w:tcPr>
          <w:p w14:paraId="1A452516" w14:textId="307D93E7" w:rsidR="005B538A" w:rsidRPr="00BC073D" w:rsidRDefault="004A38CC" w:rsidP="005B538A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potpisnog kartona deponiranog u FINA-i ili poslovnoj banci za sve račune sa kojih je vršeno plaćanje dobavljačima po računu/predračunu/ponudi</w:t>
            </w:r>
          </w:p>
        </w:tc>
        <w:tc>
          <w:tcPr>
            <w:tcW w:w="375" w:type="pct"/>
          </w:tcPr>
          <w:p w14:paraId="69AC7868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60858684" w14:textId="77777777" w:rsidTr="005B538A">
        <w:tc>
          <w:tcPr>
            <w:tcW w:w="350" w:type="pct"/>
            <w:shd w:val="clear" w:color="auto" w:fill="D9D9D9"/>
            <w:vAlign w:val="center"/>
          </w:tcPr>
          <w:p w14:paraId="41269ED9" w14:textId="4E0BAE6B" w:rsidR="00B255FD" w:rsidRPr="00BC073D" w:rsidRDefault="004A38CC" w:rsidP="005B538A">
            <w:pPr>
              <w:rPr>
                <w:rFonts w:asciiTheme="minorHAnsi" w:hAnsiTheme="minorHAnsi"/>
                <w:sz w:val="16"/>
                <w:szCs w:val="16"/>
              </w:rPr>
            </w:pPr>
            <w:r w:rsidRPr="00BC073D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275" w:type="pct"/>
            <w:vAlign w:val="center"/>
          </w:tcPr>
          <w:p w14:paraId="01A8CB1E" w14:textId="44D9D17C" w:rsidR="005B538A" w:rsidRPr="00BC073D" w:rsidRDefault="00B255FD" w:rsidP="005B538A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ugovora o kreditu i svih ugovora vezanih uz plaćanje (Ugovori o cesiji/akreditivi)</w:t>
            </w:r>
          </w:p>
        </w:tc>
        <w:tc>
          <w:tcPr>
            <w:tcW w:w="375" w:type="pct"/>
          </w:tcPr>
          <w:p w14:paraId="43850109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04103918" w14:textId="77777777" w:rsidTr="005B538A">
        <w:tc>
          <w:tcPr>
            <w:tcW w:w="350" w:type="pct"/>
            <w:shd w:val="clear" w:color="auto" w:fill="D9D9D9"/>
            <w:vAlign w:val="center"/>
          </w:tcPr>
          <w:p w14:paraId="7D866FDC" w14:textId="312F2932" w:rsidR="00B255FD" w:rsidRPr="00BC073D" w:rsidRDefault="004A38CC" w:rsidP="005B538A">
            <w:pPr>
              <w:rPr>
                <w:rFonts w:asciiTheme="minorHAnsi" w:hAnsiTheme="minorHAnsi"/>
                <w:sz w:val="16"/>
                <w:szCs w:val="16"/>
              </w:rPr>
            </w:pPr>
            <w:r w:rsidRPr="00BC073D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275" w:type="pct"/>
            <w:vAlign w:val="center"/>
          </w:tcPr>
          <w:p w14:paraId="297E3911" w14:textId="368B8845" w:rsidR="005B538A" w:rsidRPr="00BC073D" w:rsidRDefault="00B255FD" w:rsidP="005B538A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Izvornik Izjave/Potvrde banke o plaćenim računima </w:t>
            </w:r>
            <w:r w:rsidRPr="00BC073D">
              <w:rPr>
                <w:rFonts w:asciiTheme="minorHAnsi" w:hAnsiTheme="minorHAnsi"/>
                <w:sz w:val="20"/>
                <w:szCs w:val="20"/>
              </w:rPr>
              <w:t>- dokaz da su računi plaćeni iz kredita</w:t>
            </w:r>
          </w:p>
        </w:tc>
        <w:tc>
          <w:tcPr>
            <w:tcW w:w="375" w:type="pct"/>
          </w:tcPr>
          <w:p w14:paraId="6A601B9D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DF7825" w:rsidRPr="00CB2E4F" w14:paraId="66E73D86" w14:textId="77777777" w:rsidTr="006936DA">
        <w:trPr>
          <w:trHeight w:val="1260"/>
        </w:trPr>
        <w:tc>
          <w:tcPr>
            <w:tcW w:w="350" w:type="pct"/>
            <w:shd w:val="clear" w:color="auto" w:fill="D9D9D9"/>
            <w:vAlign w:val="center"/>
          </w:tcPr>
          <w:p w14:paraId="43872BBA" w14:textId="4F3F990D" w:rsidR="00DF7825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4275" w:type="pct"/>
          </w:tcPr>
          <w:p w14:paraId="5172D0B4" w14:textId="77777777" w:rsidR="00DF7825" w:rsidRPr="00DF7825" w:rsidRDefault="00DF7825" w:rsidP="00DF7825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F7825">
              <w:rPr>
                <w:rFonts w:asciiTheme="minorHAnsi" w:hAnsiTheme="minorHAnsi"/>
                <w:bCs/>
                <w:sz w:val="20"/>
                <w:szCs w:val="20"/>
              </w:rPr>
              <w:t>Preslika Ugovora s dobavljačem usluga, radova, opreme i roba sukladno navedenom u „Izjavi o izdacima“ ovog obrasca</w:t>
            </w:r>
          </w:p>
          <w:p w14:paraId="33A549E0" w14:textId="3CBD74EA" w:rsidR="00DF7825" w:rsidRPr="007459EE" w:rsidRDefault="00DF7825" w:rsidP="00DF7825">
            <w:pPr>
              <w:spacing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7459EE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Pojašnjenje:</w:t>
            </w:r>
            <w:r w:rsidRPr="007459EE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Na Ponudama priloženim prijavi temeljem kojih je odobrena potpora navedeno je da će ugovor biti potpisan prije isporuke usluga, radova, opreme i roba.</w:t>
            </w:r>
          </w:p>
        </w:tc>
        <w:tc>
          <w:tcPr>
            <w:tcW w:w="375" w:type="pct"/>
          </w:tcPr>
          <w:p w14:paraId="670FDEE7" w14:textId="77777777" w:rsidR="00DF7825" w:rsidRPr="00BC073D" w:rsidRDefault="00DF7825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36E2ECDF" w14:textId="77777777" w:rsidTr="006936DA">
        <w:trPr>
          <w:trHeight w:val="1260"/>
        </w:trPr>
        <w:tc>
          <w:tcPr>
            <w:tcW w:w="350" w:type="pct"/>
            <w:shd w:val="clear" w:color="auto" w:fill="D9D9D9"/>
            <w:vAlign w:val="center"/>
          </w:tcPr>
          <w:p w14:paraId="7D6B0623" w14:textId="568BA02A" w:rsidR="00B255FD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4275" w:type="pct"/>
          </w:tcPr>
          <w:p w14:paraId="513729CC" w14:textId="7B5A51B7" w:rsid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Izvornik potvrde nadležnog Trgovačkog suda da </w:t>
            </w:r>
            <w:r w:rsidR="00BA0242" w:rsidRPr="00BC073D">
              <w:rPr>
                <w:rFonts w:asciiTheme="minorHAnsi" w:hAnsiTheme="minorHAnsi"/>
                <w:bCs/>
                <w:sz w:val="20"/>
                <w:szCs w:val="20"/>
              </w:rPr>
              <w:t>K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orisnik </w:t>
            </w:r>
            <w:r w:rsidR="00BA0242" w:rsidRPr="00BC073D">
              <w:rPr>
                <w:rFonts w:asciiTheme="minorHAnsi" w:hAnsiTheme="minorHAnsi"/>
              </w:rPr>
              <w:t xml:space="preserve"> </w:t>
            </w:r>
            <w:r w:rsidR="00BA0242"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nije u postupku predstečajne nagodbe, stečaja ili likvidaciji u trenutku ishođenja potvrde, ne stariji od 30 dana od dana podnošenja Zahtjeva za isplatu po završetku svih aktivnosti. </w:t>
            </w:r>
          </w:p>
          <w:p w14:paraId="1B2FB3EB" w14:textId="4C4B5EA9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Prilaže pravna osoba ili trgovac pojedinac.</w:t>
            </w:r>
            <w:r w:rsidR="00BA0242"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75" w:type="pct"/>
          </w:tcPr>
          <w:p w14:paraId="1015FEF6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47645178" w14:textId="77777777" w:rsidTr="005B538A">
        <w:tc>
          <w:tcPr>
            <w:tcW w:w="350" w:type="pct"/>
            <w:shd w:val="clear" w:color="auto" w:fill="D9D9D9"/>
            <w:vAlign w:val="center"/>
          </w:tcPr>
          <w:p w14:paraId="3AA6081F" w14:textId="458C54FB" w:rsidR="00B255FD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4275" w:type="pct"/>
          </w:tcPr>
          <w:p w14:paraId="0E925053" w14:textId="718A4295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Izvornik potvrde nadležnog Županijskog ureda za gospodarstvo, odnosno ureda Grada Zagreba da Korisnik nije u postupku likvidacije (prestanka obavljanja djelatnosti) u trenutku ishođenja potvrde, ne stariji od 30 dana od dana podnošenja Zahtjeva za isplatu</w:t>
            </w:r>
            <w:r w:rsidR="00BA0242"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 po završetku svih aktivnosti</w:t>
            </w:r>
          </w:p>
          <w:p w14:paraId="1E20496F" w14:textId="77777777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obrtnik.</w:t>
            </w:r>
          </w:p>
        </w:tc>
        <w:tc>
          <w:tcPr>
            <w:tcW w:w="375" w:type="pct"/>
          </w:tcPr>
          <w:p w14:paraId="57ADF386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0B617D05" w14:textId="77777777" w:rsidTr="005B538A">
        <w:tc>
          <w:tcPr>
            <w:tcW w:w="350" w:type="pct"/>
            <w:shd w:val="clear" w:color="auto" w:fill="D9D9D9"/>
            <w:vAlign w:val="center"/>
          </w:tcPr>
          <w:p w14:paraId="6E9630BF" w14:textId="33A50656" w:rsidR="00B255FD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4275" w:type="pct"/>
          </w:tcPr>
          <w:p w14:paraId="12D90C85" w14:textId="53762E18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Izvornik potvrde nadležnog Trgovačkog suda da </w:t>
            </w:r>
            <w:r w:rsidR="00BA0242"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Korisnik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nije u postupku predstečajne nagodbe i</w:t>
            </w:r>
            <w:r w:rsidR="00BA0242" w:rsidRPr="00BC073D">
              <w:rPr>
                <w:rFonts w:asciiTheme="minorHAnsi" w:hAnsiTheme="minorHAnsi"/>
                <w:bCs/>
                <w:sz w:val="20"/>
                <w:szCs w:val="20"/>
              </w:rPr>
              <w:t>li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 stečaju, ne stariji od 30 dana od dana podnošenja 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Zahtjeva za isplatu</w:t>
            </w:r>
            <w:r w:rsidR="00BA0242"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 po završetku svih aktivnosti</w:t>
            </w:r>
          </w:p>
          <w:p w14:paraId="2BC20AFB" w14:textId="77777777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obrtnik.</w:t>
            </w:r>
          </w:p>
        </w:tc>
        <w:tc>
          <w:tcPr>
            <w:tcW w:w="375" w:type="pct"/>
          </w:tcPr>
          <w:p w14:paraId="4E2C0FA8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4CB4DC41" w14:textId="77777777" w:rsidTr="005B538A">
        <w:tc>
          <w:tcPr>
            <w:tcW w:w="350" w:type="pct"/>
            <w:shd w:val="clear" w:color="auto" w:fill="D9D9D9"/>
            <w:vAlign w:val="center"/>
          </w:tcPr>
          <w:p w14:paraId="3605EC41" w14:textId="5CF0F352" w:rsidR="00B255FD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4275" w:type="pct"/>
            <w:vAlign w:val="center"/>
          </w:tcPr>
          <w:p w14:paraId="1C453F60" w14:textId="5B7A3145" w:rsidR="00B255FD" w:rsidRPr="00BC073D" w:rsidRDefault="00B255FD" w:rsidP="00BA0242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Preslika Uporabne dozvole ili drugog odgovarajućeg dokumenta </w:t>
            </w:r>
            <w:r w:rsidR="00BA0242" w:rsidRPr="00BC073D">
              <w:rPr>
                <w:rFonts w:asciiTheme="minorHAnsi" w:hAnsiTheme="minorHAnsi"/>
                <w:bCs/>
                <w:sz w:val="20"/>
                <w:szCs w:val="20"/>
              </w:rPr>
              <w:t>prema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="00BA0242"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Zakonu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o prostornom uređenju </w:t>
            </w:r>
            <w:r w:rsidR="00485423" w:rsidRPr="00BC073D">
              <w:rPr>
                <w:rFonts w:asciiTheme="minorHAnsi" w:hAnsiTheme="minorHAnsi"/>
                <w:bCs/>
                <w:sz w:val="20"/>
                <w:szCs w:val="20"/>
              </w:rPr>
              <w:t>(NN 153/2013 i 65/2017), Zakonu o gradnji (NN 153/2013 i 20/2017) ili Zakonu o postupanju s nezakonito izgrađenim zgradama (NN 86/2012, 143/2013 i 65/2017).</w:t>
            </w:r>
          </w:p>
        </w:tc>
        <w:tc>
          <w:tcPr>
            <w:tcW w:w="375" w:type="pct"/>
          </w:tcPr>
          <w:p w14:paraId="279CFD79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49F7CA88" w14:textId="77777777" w:rsidTr="005B538A">
        <w:tc>
          <w:tcPr>
            <w:tcW w:w="350" w:type="pct"/>
            <w:shd w:val="clear" w:color="auto" w:fill="D9D9D9"/>
            <w:vAlign w:val="center"/>
          </w:tcPr>
          <w:p w14:paraId="51728686" w14:textId="22B38814" w:rsidR="00B255FD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</w:t>
            </w:r>
          </w:p>
        </w:tc>
        <w:tc>
          <w:tcPr>
            <w:tcW w:w="4275" w:type="pct"/>
            <w:vAlign w:val="center"/>
          </w:tcPr>
          <w:p w14:paraId="319FA583" w14:textId="77777777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dokaza o podrijetlu roba i/ili usluga za svaki račun za koji se traži isplata - Uvjerenje izdano od nadležnog tijela. Za robe i/ili usluge hrvatskog podrijetla – Uvjerenje izdano od strane Hrvatske gospodarske komore</w:t>
            </w:r>
          </w:p>
          <w:p w14:paraId="549D5C78" w14:textId="77777777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Prilažu Korisnici kojima je odobrena potpora temeljem Pravilnika o provedbi mjere Investicija u vinarije i marketing vina iz Nacionalnog programa pomoći sektoru vina 2014.-2018. (NN 146/2013 i 129/2014) 1. i 2. natječaj.</w:t>
            </w:r>
          </w:p>
        </w:tc>
        <w:tc>
          <w:tcPr>
            <w:tcW w:w="375" w:type="pct"/>
          </w:tcPr>
          <w:p w14:paraId="33F1452E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404523CF" w14:textId="77777777" w:rsidTr="005B538A">
        <w:tc>
          <w:tcPr>
            <w:tcW w:w="350" w:type="pct"/>
            <w:shd w:val="clear" w:color="auto" w:fill="D9D9D9"/>
            <w:vAlign w:val="center"/>
          </w:tcPr>
          <w:p w14:paraId="42218E8F" w14:textId="5C782155" w:rsidR="00B255FD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4275" w:type="pct"/>
            <w:vAlign w:val="center"/>
          </w:tcPr>
          <w:p w14:paraId="1C66E4E9" w14:textId="77777777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Potvrde o akreditaciji laboratorija izdana od Hrvatske akreditacijske agencije</w:t>
            </w:r>
          </w:p>
          <w:p w14:paraId="326873C5" w14:textId="77777777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se u slučaju izgradnje i/ili opremanja laboratorija za kontrolu kvalitete proizvoda od grožđa i vina u slučajevima da Korisnik u laboratoriju obavlja i uslužnu djelatnost za koju je registriran.</w:t>
            </w:r>
          </w:p>
        </w:tc>
        <w:tc>
          <w:tcPr>
            <w:tcW w:w="375" w:type="pct"/>
          </w:tcPr>
          <w:p w14:paraId="6C2E1E16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3832CEA0" w14:textId="77777777" w:rsidTr="005B538A">
        <w:tc>
          <w:tcPr>
            <w:tcW w:w="350" w:type="pct"/>
            <w:shd w:val="clear" w:color="auto" w:fill="D9D9D9"/>
            <w:vAlign w:val="center"/>
          </w:tcPr>
          <w:p w14:paraId="377B92BE" w14:textId="07A3B152" w:rsidR="00B255FD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15</w:t>
            </w:r>
          </w:p>
        </w:tc>
        <w:tc>
          <w:tcPr>
            <w:tcW w:w="4275" w:type="pct"/>
            <w:vAlign w:val="center"/>
          </w:tcPr>
          <w:p w14:paraId="1AB954FF" w14:textId="716E8641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Preslika Rješenja o registraciji objekta/Izvoda iz Upisnika registriranih objekata Ministarstva </w:t>
            </w:r>
            <w:r w:rsidR="00BA0242" w:rsidRPr="00BC073D">
              <w:rPr>
                <w:rFonts w:asciiTheme="minorHAnsi" w:hAnsiTheme="minorHAnsi"/>
                <w:bCs/>
                <w:sz w:val="20"/>
                <w:szCs w:val="20"/>
              </w:rPr>
              <w:t>zdravstva</w:t>
            </w:r>
          </w:p>
          <w:p w14:paraId="52FE8989" w14:textId="77777777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Svi subjekti koju posluju s hranom neživotinjskog podrijetla i/ili su prema Zakonu o službenim kontrolama koje se provode sukladno propisima o hrani, hrani za životinje, o zdravlju i dobrobiti životinja u nadležnosti sanitarne inspekcije dužni su provesti registraciju svih svojih objekata sukladno Pravilniku o vođenju upisnika registriranih i odobrenih objekata te o postupcima registriranja i odobravanja objekata u poslovanju s hranom.</w:t>
            </w:r>
          </w:p>
        </w:tc>
        <w:tc>
          <w:tcPr>
            <w:tcW w:w="375" w:type="pct"/>
          </w:tcPr>
          <w:p w14:paraId="09EF30E1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30B362A4" w14:textId="77777777" w:rsidTr="005B538A">
        <w:tc>
          <w:tcPr>
            <w:tcW w:w="350" w:type="pct"/>
            <w:shd w:val="clear" w:color="auto" w:fill="D9D9D9"/>
            <w:vAlign w:val="center"/>
          </w:tcPr>
          <w:p w14:paraId="102DB462" w14:textId="2DD6386F" w:rsidR="00B255FD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4275" w:type="pct"/>
            <w:vAlign w:val="center"/>
          </w:tcPr>
          <w:p w14:paraId="446DC86D" w14:textId="77777777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Certifikata za uspostavljeni sustav uvođenja/održavanja standarda sigurnosti hrane (IFS, BRC, ISO 22000, HACCP)</w:t>
            </w:r>
          </w:p>
          <w:p w14:paraId="42AED99C" w14:textId="77777777" w:rsidR="00B255FD" w:rsidRPr="006936DA" w:rsidRDefault="00B255FD" w:rsidP="006936DA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se u slučaju ulaganja u sukladnost sa standardima sigurnosti hrane</w:t>
            </w:r>
          </w:p>
        </w:tc>
        <w:tc>
          <w:tcPr>
            <w:tcW w:w="375" w:type="pct"/>
          </w:tcPr>
          <w:p w14:paraId="48DF119C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6F8A005C" w14:textId="77777777" w:rsidTr="005B538A">
        <w:tc>
          <w:tcPr>
            <w:tcW w:w="350" w:type="pct"/>
            <w:shd w:val="clear" w:color="auto" w:fill="D9D9D9"/>
            <w:vAlign w:val="center"/>
          </w:tcPr>
          <w:p w14:paraId="6CDC06AA" w14:textId="0E3FC328" w:rsidR="00B255FD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17</w:t>
            </w:r>
          </w:p>
        </w:tc>
        <w:tc>
          <w:tcPr>
            <w:tcW w:w="4275" w:type="pct"/>
            <w:vAlign w:val="center"/>
          </w:tcPr>
          <w:p w14:paraId="4FF8A6D6" w14:textId="0EFECAE5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Preslika Rješenja ureda državne uprave u županiji, odnosno upravnog tijela Grada Zagreba nadležnog za poslove ugostiteljstva o ispunjavanju uvjeta propisanih Zakonom o ugostiteljskoj djelatnosti (NN </w:t>
            </w:r>
            <w:r w:rsidR="002169C6" w:rsidRPr="00BC073D">
              <w:rPr>
                <w:rFonts w:asciiTheme="minorHAnsi" w:hAnsiTheme="minorHAnsi"/>
                <w:bCs/>
                <w:sz w:val="20"/>
                <w:szCs w:val="20"/>
              </w:rPr>
              <w:t>85/15 i 121/16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) i drugim propisima za pružanje ugostiteljskih usluga</w:t>
            </w:r>
          </w:p>
          <w:p w14:paraId="11253BFB" w14:textId="5BB4AB98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Prilaže </w:t>
            </w:r>
            <w:r w:rsidR="002169C6"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>Korisnik (</w:t>
            </w:r>
            <w:r w:rsidR="008F32C2">
              <w:rPr>
                <w:rFonts w:asciiTheme="minorHAnsi" w:hAnsiTheme="minorHAnsi"/>
                <w:bCs/>
                <w:i/>
                <w:sz w:val="18"/>
                <w:szCs w:val="18"/>
              </w:rPr>
              <w:t>izuzev</w:t>
            </w:r>
            <w:r w:rsidR="002169C6"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OPG-a)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koji obavlja ugostiteljsku djelatnost u slučaju ulaganja u izgradnju/rekonstrukciju/opremanje kušaona.</w:t>
            </w:r>
          </w:p>
        </w:tc>
        <w:tc>
          <w:tcPr>
            <w:tcW w:w="375" w:type="pct"/>
          </w:tcPr>
          <w:p w14:paraId="5C7AD6A9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B255FD" w:rsidRPr="00CB2E4F" w14:paraId="48387F2B" w14:textId="77777777" w:rsidTr="005B538A">
        <w:tc>
          <w:tcPr>
            <w:tcW w:w="350" w:type="pct"/>
            <w:shd w:val="clear" w:color="auto" w:fill="D9D9D9"/>
            <w:vAlign w:val="center"/>
          </w:tcPr>
          <w:p w14:paraId="1C3CCA00" w14:textId="3F2E9E49" w:rsidR="00B255FD" w:rsidRPr="00BC073D" w:rsidRDefault="00DF7825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18</w:t>
            </w:r>
          </w:p>
        </w:tc>
        <w:tc>
          <w:tcPr>
            <w:tcW w:w="4275" w:type="pct"/>
            <w:vAlign w:val="center"/>
          </w:tcPr>
          <w:p w14:paraId="631E3026" w14:textId="77777777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Rješenja o odobrenju za pružanje ugostiteljskih usluga u seljačkom domaćinstvu</w:t>
            </w:r>
          </w:p>
          <w:p w14:paraId="182A0CF4" w14:textId="399DEA02" w:rsidR="00B255FD" w:rsidRPr="00BC073D" w:rsidRDefault="00B255FD" w:rsidP="006936DA">
            <w:pPr>
              <w:spacing w:after="0"/>
              <w:jc w:val="both"/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>P</w:t>
            </w:r>
            <w:r w:rsidRPr="00562A72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ojašnjenje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:  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Prilaže </w:t>
            </w:r>
            <w:r w:rsidR="002169C6"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OPG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u slučaju izgradnje/rekonstrukcije/opremanja kušaone. Korisnik je dužan dostaviti rješenje nadležnog Ureda državne uprave u županiji u kojoj se nalazi objekt odnosno Uredu grada Zagreba o odobrenju pružanja ugostiteljskih usluga u seljačkom domaćinstvu.</w:t>
            </w:r>
          </w:p>
        </w:tc>
        <w:tc>
          <w:tcPr>
            <w:tcW w:w="375" w:type="pct"/>
          </w:tcPr>
          <w:p w14:paraId="203FBCBE" w14:textId="77777777" w:rsidR="00B255FD" w:rsidRPr="00BC073D" w:rsidRDefault="00B255FD" w:rsidP="005B538A">
            <w:pPr>
              <w:rPr>
                <w:rFonts w:asciiTheme="minorHAnsi" w:hAnsiTheme="minorHAnsi"/>
                <w:b/>
              </w:rPr>
            </w:pPr>
          </w:p>
        </w:tc>
      </w:tr>
      <w:tr w:rsidR="00433BFB" w:rsidRPr="00CB2E4F" w14:paraId="3E1072A3" w14:textId="77777777" w:rsidTr="005B538A">
        <w:tc>
          <w:tcPr>
            <w:tcW w:w="350" w:type="pct"/>
            <w:shd w:val="clear" w:color="auto" w:fill="D9D9D9"/>
            <w:vAlign w:val="center"/>
          </w:tcPr>
          <w:p w14:paraId="315A90B4" w14:textId="3CB4B4A1" w:rsidR="00433BFB" w:rsidRPr="006936DA" w:rsidRDefault="00433BFB" w:rsidP="005B538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4275" w:type="pct"/>
            <w:vAlign w:val="center"/>
          </w:tcPr>
          <w:p w14:paraId="306C50C6" w14:textId="77777777" w:rsidR="00433BFB" w:rsidRDefault="00433BFB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433BFB">
              <w:rPr>
                <w:rFonts w:asciiTheme="minorHAnsi" w:hAnsiTheme="minorHAnsi"/>
                <w:bCs/>
                <w:sz w:val="20"/>
                <w:szCs w:val="20"/>
              </w:rPr>
              <w:t>Izvadak iz Registra žigova Državnog zavoda za intelektualno vlasništvo</w:t>
            </w:r>
          </w:p>
          <w:p w14:paraId="7A6E2925" w14:textId="66D07DA8" w:rsidR="00433BFB" w:rsidRPr="006936DA" w:rsidRDefault="00433BFB" w:rsidP="006936DA">
            <w:pPr>
              <w:spacing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6936D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Prijenos prava</w:t>
            </w:r>
            <w:r w:rsidR="001E12F5">
              <w:rPr>
                <w:rFonts w:asciiTheme="minorHAnsi" w:hAnsiTheme="minorHAnsi"/>
                <w:bCs/>
                <w:i/>
                <w:sz w:val="20"/>
                <w:szCs w:val="20"/>
              </w:rPr>
              <w:t>/registracija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žiga i</w:t>
            </w:r>
            <w:r w:rsidR="00AA0D0F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="00AA0D0F" w:rsidRPr="00AA0D0F">
              <w:rPr>
                <w:rFonts w:asciiTheme="minorHAnsi" w:hAnsiTheme="minorHAnsi"/>
                <w:bCs/>
                <w:i/>
                <w:sz w:val="20"/>
                <w:szCs w:val="20"/>
              </w:rPr>
              <w:t>upis licencije</w:t>
            </w:r>
            <w:r w:rsidR="00AA0D0F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ima učinak prema trećim stranama nakon upisa u registar.</w:t>
            </w:r>
          </w:p>
        </w:tc>
        <w:tc>
          <w:tcPr>
            <w:tcW w:w="375" w:type="pct"/>
          </w:tcPr>
          <w:p w14:paraId="6F2D75E3" w14:textId="77777777" w:rsidR="00433BFB" w:rsidRPr="006936DA" w:rsidRDefault="00433BFB" w:rsidP="005B538A">
            <w:pPr>
              <w:rPr>
                <w:rFonts w:asciiTheme="minorHAnsi" w:hAnsiTheme="minorHAnsi"/>
                <w:b/>
              </w:rPr>
            </w:pPr>
          </w:p>
        </w:tc>
      </w:tr>
    </w:tbl>
    <w:p w14:paraId="32E90FA8" w14:textId="77777777" w:rsidR="00B255FD" w:rsidRPr="00B255FD" w:rsidRDefault="00B255FD" w:rsidP="00B255FD">
      <w:pPr>
        <w:ind w:firstLine="708"/>
        <w:rPr>
          <w:sz w:val="56"/>
          <w:szCs w:val="56"/>
        </w:rPr>
      </w:pPr>
    </w:p>
    <w:sectPr w:rsidR="00B255FD" w:rsidRPr="00B255FD" w:rsidSect="006236BC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3084" w:right="1417" w:bottom="1417" w:left="1417" w:header="1134" w:footer="10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14A1B" w14:textId="77777777" w:rsidR="002169C6" w:rsidRDefault="002169C6" w:rsidP="00336C0E">
      <w:pPr>
        <w:spacing w:after="0" w:line="240" w:lineRule="auto"/>
      </w:pPr>
      <w:r>
        <w:separator/>
      </w:r>
    </w:p>
  </w:endnote>
  <w:endnote w:type="continuationSeparator" w:id="0">
    <w:p w14:paraId="51ED0C71" w14:textId="77777777" w:rsidR="002169C6" w:rsidRDefault="002169C6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D5FDF" w14:textId="6B90DFAB" w:rsidR="002169C6" w:rsidRPr="00DF5331" w:rsidRDefault="00B2560E" w:rsidP="005B538A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554390491"/>
        <w:placeholder>
          <w:docPart w:val="2352BF18645A48DA96BFBC0222671AA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L6_PP_O23 _v3.6_201868</w:t>
        </w:r>
      </w:sdtContent>
    </w:sdt>
    <w:r w:rsidR="002169C6">
      <w:tab/>
    </w:r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>
      <w:rPr>
        <w:noProof/>
      </w:rPr>
      <w:t>3</w:t>
    </w:r>
    <w:r w:rsidR="002169C6">
      <w:fldChar w:fldCharType="end"/>
    </w:r>
    <w:r w:rsidR="002169C6">
      <w:t xml:space="preserve"> / </w:t>
    </w:r>
    <w:fldSimple w:instr=" NUMPAGES   \* MERGEFORMAT ">
      <w:r>
        <w:rPr>
          <w:noProof/>
        </w:rPr>
        <w:t>7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A471" w14:textId="7D543D0F" w:rsidR="002169C6" w:rsidRDefault="00B2560E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2169C6">
      <w:rPr>
        <w:noProof/>
      </w:rPr>
      <w:t>L6_PP_O23</w:t>
    </w:r>
    <w:r>
      <w:rPr>
        <w:noProof/>
      </w:rPr>
      <w:fldChar w:fldCharType="end"/>
    </w:r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 w:rsidR="002169C6">
      <w:rPr>
        <w:noProof/>
      </w:rPr>
      <w:t>1</w:t>
    </w:r>
    <w:r w:rsidR="002169C6">
      <w:fldChar w:fldCharType="end"/>
    </w:r>
    <w:r w:rsidR="002169C6">
      <w:t xml:space="preserve"> / </w:t>
    </w:r>
    <w:fldSimple w:instr=" NUMPAGES   \* MERGEFORMAT ">
      <w:r w:rsidR="002169C6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9344D" w14:textId="4F081B04" w:rsidR="002169C6" w:rsidRPr="00DF5331" w:rsidRDefault="00B2560E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2352BF18645A48DA96BFBC0222671AA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L6_PP_O23 _v3.6_201868</w:t>
        </w:r>
      </w:sdtContent>
    </w:sdt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>
      <w:rPr>
        <w:noProof/>
      </w:rPr>
      <w:t>6</w:t>
    </w:r>
    <w:r w:rsidR="002169C6">
      <w:fldChar w:fldCharType="end"/>
    </w:r>
    <w:r w:rsidR="002169C6">
      <w:t xml:space="preserve"> / </w:t>
    </w:r>
    <w:fldSimple w:instr=" NUMPAGES   \* MERGEFORMAT ">
      <w:r>
        <w:rPr>
          <w:noProof/>
        </w:rPr>
        <w:t>7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66A6" w14:textId="23B75C11" w:rsidR="002169C6" w:rsidRDefault="00B2560E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2169C6">
      <w:rPr>
        <w:noProof/>
      </w:rPr>
      <w:t>L6_PP_O23</w:t>
    </w:r>
    <w:r>
      <w:rPr>
        <w:noProof/>
      </w:rPr>
      <w:fldChar w:fldCharType="end"/>
    </w:r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 w:rsidR="002169C6">
      <w:rPr>
        <w:noProof/>
      </w:rPr>
      <w:t>1</w:t>
    </w:r>
    <w:r w:rsidR="002169C6">
      <w:fldChar w:fldCharType="end"/>
    </w:r>
    <w:r w:rsidR="002169C6">
      <w:t xml:space="preserve"> / </w:t>
    </w:r>
    <w:fldSimple w:instr=" NUMPAGES   \* MERGEFORMAT ">
      <w:r w:rsidR="002169C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B828" w14:textId="77777777" w:rsidR="002169C6" w:rsidRDefault="002169C6" w:rsidP="00336C0E">
      <w:pPr>
        <w:spacing w:after="0" w:line="240" w:lineRule="auto"/>
      </w:pPr>
      <w:r>
        <w:separator/>
      </w:r>
    </w:p>
  </w:footnote>
  <w:footnote w:type="continuationSeparator" w:id="0">
    <w:p w14:paraId="7C1ABE09" w14:textId="77777777" w:rsidR="002169C6" w:rsidRDefault="002169C6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D906A" w14:textId="0DA16DF3" w:rsidR="002169C6" w:rsidRDefault="00481D59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503CD89" wp14:editId="7DF0B477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E2401" w14:textId="77777777" w:rsidR="002169C6" w:rsidRDefault="002169C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59290D91" wp14:editId="16FA48A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2" name="Picture 1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B7460" w14:textId="09353E6A" w:rsidR="002169C6" w:rsidRDefault="002169C6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53A2271C" wp14:editId="5AA81670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EE85" w14:textId="77777777" w:rsidR="002169C6" w:rsidRDefault="002169C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35E7188" wp14:editId="0936753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387"/>
    <w:multiLevelType w:val="hybridMultilevel"/>
    <w:tmpl w:val="F1F845CA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4007"/>
    <w:multiLevelType w:val="hybridMultilevel"/>
    <w:tmpl w:val="648CA9BC"/>
    <w:lvl w:ilvl="0" w:tplc="441E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0A1E"/>
    <w:multiLevelType w:val="hybridMultilevel"/>
    <w:tmpl w:val="9E383A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45F1E"/>
    <w:multiLevelType w:val="hybridMultilevel"/>
    <w:tmpl w:val="9EBAEA1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16A11"/>
    <w:multiLevelType w:val="hybridMultilevel"/>
    <w:tmpl w:val="A874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84DD8"/>
    <w:multiLevelType w:val="hybridMultilevel"/>
    <w:tmpl w:val="5FC0AC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17EC7C6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4D5C"/>
    <w:multiLevelType w:val="hybridMultilevel"/>
    <w:tmpl w:val="3AFE73E8"/>
    <w:lvl w:ilvl="0" w:tplc="1326D7C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A53364"/>
    <w:multiLevelType w:val="hybridMultilevel"/>
    <w:tmpl w:val="AD205036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E513A16"/>
    <w:multiLevelType w:val="hybridMultilevel"/>
    <w:tmpl w:val="8732E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928D2"/>
    <w:multiLevelType w:val="hybridMultilevel"/>
    <w:tmpl w:val="D54A2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773366"/>
    <w:multiLevelType w:val="hybridMultilevel"/>
    <w:tmpl w:val="595A481E"/>
    <w:lvl w:ilvl="0" w:tplc="041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724A5797"/>
    <w:multiLevelType w:val="hybridMultilevel"/>
    <w:tmpl w:val="2068B95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11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7"/>
  </w:num>
  <w:num w:numId="11">
    <w:abstractNumId w:val="1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F"/>
    <w:rsid w:val="00014E65"/>
    <w:rsid w:val="00043A99"/>
    <w:rsid w:val="00052E10"/>
    <w:rsid w:val="00053900"/>
    <w:rsid w:val="00057B39"/>
    <w:rsid w:val="00071A06"/>
    <w:rsid w:val="000979E1"/>
    <w:rsid w:val="000B1E10"/>
    <w:rsid w:val="000E2EA9"/>
    <w:rsid w:val="000F07B2"/>
    <w:rsid w:val="00134262"/>
    <w:rsid w:val="0014440B"/>
    <w:rsid w:val="0017478B"/>
    <w:rsid w:val="001901E2"/>
    <w:rsid w:val="00196F4F"/>
    <w:rsid w:val="001C0528"/>
    <w:rsid w:val="001D4077"/>
    <w:rsid w:val="001E12F5"/>
    <w:rsid w:val="00207886"/>
    <w:rsid w:val="002169C6"/>
    <w:rsid w:val="002541E6"/>
    <w:rsid w:val="002671E8"/>
    <w:rsid w:val="00272D9C"/>
    <w:rsid w:val="00273B94"/>
    <w:rsid w:val="00293C5A"/>
    <w:rsid w:val="002972E3"/>
    <w:rsid w:val="002A690A"/>
    <w:rsid w:val="002B1B04"/>
    <w:rsid w:val="002B2929"/>
    <w:rsid w:val="002B3195"/>
    <w:rsid w:val="002B68E1"/>
    <w:rsid w:val="002D0D09"/>
    <w:rsid w:val="002D696F"/>
    <w:rsid w:val="002F6D7C"/>
    <w:rsid w:val="00303366"/>
    <w:rsid w:val="00304E65"/>
    <w:rsid w:val="00320BAB"/>
    <w:rsid w:val="00333CBC"/>
    <w:rsid w:val="00336C0E"/>
    <w:rsid w:val="00340508"/>
    <w:rsid w:val="003437EE"/>
    <w:rsid w:val="00345763"/>
    <w:rsid w:val="00372431"/>
    <w:rsid w:val="003756DC"/>
    <w:rsid w:val="00383044"/>
    <w:rsid w:val="0038508E"/>
    <w:rsid w:val="003866A9"/>
    <w:rsid w:val="003A7388"/>
    <w:rsid w:val="003C05EA"/>
    <w:rsid w:val="003C607D"/>
    <w:rsid w:val="003D2226"/>
    <w:rsid w:val="003E1C7B"/>
    <w:rsid w:val="004109EA"/>
    <w:rsid w:val="0041398A"/>
    <w:rsid w:val="00433BFB"/>
    <w:rsid w:val="0044632C"/>
    <w:rsid w:val="00453963"/>
    <w:rsid w:val="00460963"/>
    <w:rsid w:val="00466FBD"/>
    <w:rsid w:val="004673DF"/>
    <w:rsid w:val="00481D59"/>
    <w:rsid w:val="0048481C"/>
    <w:rsid w:val="00485423"/>
    <w:rsid w:val="004A38CC"/>
    <w:rsid w:val="004A3A5B"/>
    <w:rsid w:val="004A6F8A"/>
    <w:rsid w:val="004A7949"/>
    <w:rsid w:val="004B08AD"/>
    <w:rsid w:val="004E6207"/>
    <w:rsid w:val="00525B61"/>
    <w:rsid w:val="00542783"/>
    <w:rsid w:val="005529EC"/>
    <w:rsid w:val="00562A72"/>
    <w:rsid w:val="0057330A"/>
    <w:rsid w:val="00595105"/>
    <w:rsid w:val="005B538A"/>
    <w:rsid w:val="005C52FD"/>
    <w:rsid w:val="005E1128"/>
    <w:rsid w:val="005E2704"/>
    <w:rsid w:val="005E5928"/>
    <w:rsid w:val="005E672E"/>
    <w:rsid w:val="006236BC"/>
    <w:rsid w:val="006354B4"/>
    <w:rsid w:val="00647D08"/>
    <w:rsid w:val="00655CE5"/>
    <w:rsid w:val="006705C4"/>
    <w:rsid w:val="00677F97"/>
    <w:rsid w:val="006936DA"/>
    <w:rsid w:val="006A5010"/>
    <w:rsid w:val="006B6FE1"/>
    <w:rsid w:val="006D45CB"/>
    <w:rsid w:val="006D5C25"/>
    <w:rsid w:val="006E6AAF"/>
    <w:rsid w:val="006F0AC9"/>
    <w:rsid w:val="006F7C27"/>
    <w:rsid w:val="00701671"/>
    <w:rsid w:val="00711591"/>
    <w:rsid w:val="0072194F"/>
    <w:rsid w:val="00721B44"/>
    <w:rsid w:val="00730CAE"/>
    <w:rsid w:val="007346AC"/>
    <w:rsid w:val="00742A30"/>
    <w:rsid w:val="007459EE"/>
    <w:rsid w:val="00745BA0"/>
    <w:rsid w:val="007474EB"/>
    <w:rsid w:val="007629BE"/>
    <w:rsid w:val="00766E49"/>
    <w:rsid w:val="007A5A9E"/>
    <w:rsid w:val="007D6268"/>
    <w:rsid w:val="007D7125"/>
    <w:rsid w:val="00805262"/>
    <w:rsid w:val="0081658B"/>
    <w:rsid w:val="00823CCB"/>
    <w:rsid w:val="00834B08"/>
    <w:rsid w:val="00837743"/>
    <w:rsid w:val="00846762"/>
    <w:rsid w:val="00847418"/>
    <w:rsid w:val="00851280"/>
    <w:rsid w:val="008605CF"/>
    <w:rsid w:val="00881CEB"/>
    <w:rsid w:val="0089430A"/>
    <w:rsid w:val="0089783F"/>
    <w:rsid w:val="008A0FDF"/>
    <w:rsid w:val="008A3752"/>
    <w:rsid w:val="008C1131"/>
    <w:rsid w:val="008C1732"/>
    <w:rsid w:val="008D6AB1"/>
    <w:rsid w:val="008F32C2"/>
    <w:rsid w:val="008F36E2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A0D0F"/>
    <w:rsid w:val="00AB3624"/>
    <w:rsid w:val="00AD39DB"/>
    <w:rsid w:val="00AD5DBD"/>
    <w:rsid w:val="00AE66C1"/>
    <w:rsid w:val="00B00854"/>
    <w:rsid w:val="00B16AB6"/>
    <w:rsid w:val="00B22D4E"/>
    <w:rsid w:val="00B24CF9"/>
    <w:rsid w:val="00B255FD"/>
    <w:rsid w:val="00B2560E"/>
    <w:rsid w:val="00B4447F"/>
    <w:rsid w:val="00B95B0F"/>
    <w:rsid w:val="00B97AFF"/>
    <w:rsid w:val="00BA0242"/>
    <w:rsid w:val="00BC073D"/>
    <w:rsid w:val="00BD5E1D"/>
    <w:rsid w:val="00BE6E08"/>
    <w:rsid w:val="00BF0389"/>
    <w:rsid w:val="00C13DE0"/>
    <w:rsid w:val="00C55FF1"/>
    <w:rsid w:val="00C90795"/>
    <w:rsid w:val="00CA63D9"/>
    <w:rsid w:val="00CA6FF2"/>
    <w:rsid w:val="00CC3298"/>
    <w:rsid w:val="00CE69EA"/>
    <w:rsid w:val="00CE76FE"/>
    <w:rsid w:val="00D003D6"/>
    <w:rsid w:val="00D02F51"/>
    <w:rsid w:val="00D17F24"/>
    <w:rsid w:val="00D2586B"/>
    <w:rsid w:val="00D601BE"/>
    <w:rsid w:val="00D62CE7"/>
    <w:rsid w:val="00D653A2"/>
    <w:rsid w:val="00DA0E74"/>
    <w:rsid w:val="00DA7C46"/>
    <w:rsid w:val="00DC74B7"/>
    <w:rsid w:val="00DD3947"/>
    <w:rsid w:val="00DE3996"/>
    <w:rsid w:val="00DF1265"/>
    <w:rsid w:val="00DF5331"/>
    <w:rsid w:val="00DF6B67"/>
    <w:rsid w:val="00DF7825"/>
    <w:rsid w:val="00E0685A"/>
    <w:rsid w:val="00E167AD"/>
    <w:rsid w:val="00E20303"/>
    <w:rsid w:val="00E22A92"/>
    <w:rsid w:val="00E34750"/>
    <w:rsid w:val="00E3640D"/>
    <w:rsid w:val="00E36793"/>
    <w:rsid w:val="00E40434"/>
    <w:rsid w:val="00E9685D"/>
    <w:rsid w:val="00EA325F"/>
    <w:rsid w:val="00EA513F"/>
    <w:rsid w:val="00EC1CC6"/>
    <w:rsid w:val="00EC2683"/>
    <w:rsid w:val="00EE76FB"/>
    <w:rsid w:val="00EF1E2D"/>
    <w:rsid w:val="00EF360C"/>
    <w:rsid w:val="00EF6198"/>
    <w:rsid w:val="00F00D1C"/>
    <w:rsid w:val="00F048A9"/>
    <w:rsid w:val="00F1065B"/>
    <w:rsid w:val="00F21A98"/>
    <w:rsid w:val="00F22CAA"/>
    <w:rsid w:val="00F300D3"/>
    <w:rsid w:val="00F36346"/>
    <w:rsid w:val="00F5207D"/>
    <w:rsid w:val="00F56657"/>
    <w:rsid w:val="00F65A21"/>
    <w:rsid w:val="00F827A0"/>
    <w:rsid w:val="00F94EAB"/>
    <w:rsid w:val="00FA58FD"/>
    <w:rsid w:val="00FB6FC0"/>
    <w:rsid w:val="00FC6F70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ru v:ext="edit" colors="#ffc"/>
    </o:shapedefaults>
    <o:shapelayout v:ext="edit">
      <o:idmap v:ext="edit" data="1"/>
    </o:shapelayout>
  </w:shapeDefaults>
  <w:decimalSymbol w:val=","/>
  <w:listSeparator w:val=";"/>
  <w14:docId w14:val="3BD5D79C"/>
  <w15:docId w15:val="{0D1C074F-FF83-4D42-9641-BD44A156D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FD"/>
    <w:rPr>
      <w:b/>
      <w:bCs/>
      <w:lang w:eastAsia="en-US"/>
    </w:rPr>
  </w:style>
  <w:style w:type="table" w:styleId="TableGrid">
    <w:name w:val="Table Grid"/>
    <w:basedOn w:val="TableNormal"/>
    <w:uiPriority w:val="59"/>
    <w:rsid w:val="00CA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9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kontrolne%20liste%20201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4832515623B42C48705FDCB8C506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265B8-6F41-4DC6-AECA-84D91FA7B42C}"/>
      </w:docPartPr>
      <w:docPartBody>
        <w:p w:rsidR="00E91CD6" w:rsidRDefault="00E91CD6">
          <w:pPr>
            <w:pStyle w:val="B4832515623B42C48705FDCB8C5069BC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2352BF18645A48DA96BFBC0222671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02A74-2097-43B6-870A-87F445103230}"/>
      </w:docPartPr>
      <w:docPartBody>
        <w:p w:rsidR="00E91CD6" w:rsidRDefault="00E91CD6">
          <w:pPr>
            <w:pStyle w:val="2352BF18645A48DA96BFBC0222671AA6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D6"/>
    <w:rsid w:val="00AF7EE5"/>
    <w:rsid w:val="00D43847"/>
    <w:rsid w:val="00E9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4832515623B42C48705FDCB8C5069BC">
    <w:name w:val="B4832515623B42C48705FDCB8C5069BC"/>
  </w:style>
  <w:style w:type="paragraph" w:customStyle="1" w:styleId="2352BF18645A48DA96BFBC0222671AA6">
    <w:name w:val="2352BF18645A48DA96BFBC0222671A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L6_PP_O23 _v3.6_201868</Šifra_verzija_datum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Broj_x0020_verzije xmlns="45adb973-3738-4051-9417-704071a43e5d">3.6</Broj_x0020_verzije>
    <Kratica_x0020_OJ_x0020__x0028_Pripremio_x0029__x0020_-_x0020_2017 xmlns="45adb973-3738-4051-9417-704071a43e5d" xsi:nil="true"/>
    <Kratica_x0020_sektora_x002f_službe_x0020_-_x0020_2017 xmlns="45adb973-3738-4051-9417-704071a43e5d"/>
    <Pripremio xmlns="45adb973-3738-4051-9417-704071a43e5d">
      <UserInfo>
        <DisplayName/>
        <AccountId xsi:nil="true"/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Datum_x0020_pripreme xmlns="45adb973-3738-4051-9417-704071a43e5d" xsi:nil="true"/>
    <Prilog_x0020_broj xmlns="45adb973-3738-4051-9417-704071a43e5d">Prilog II</Prilog_x0020_broj>
    <Vrijedi_x0020_od xmlns="45adb973-3738-4051-9417-704071a43e5d">2018-06-07T22:00:00+00:00</Vrijedi_x0020_od>
    <Poveznice_x0020_na_x0020_druge_x0020_procedure_x0020_-_x0020_novo xmlns="45adb973-3738-4051-9417-704071a43e5d" xsi:nil="true"/>
    <Šifra_x0020_procedure1 xmlns="45adb973-3738-4051-9417-704071a43e5d">L6_PP</Šifra_x0020_procedure1>
    <Šifra_x0020_prikaza_x0020_procesa1 xmlns="45adb973-3738-4051-9417-704071a43e5d" xsi:nil="true"/>
    <Sektor_x002f_odjel_x002f_odgovorna_x0020_osoba_x0020__x0028_Report_x0029_ xmlns="45adb973-3738-4051-9417-704071a43e5d" xsi:nil="true"/>
    <Datum_x0020_verzije xmlns="45adb973-3738-4051-9417-704071a43e5d">2018-06-07T22:00:00+00:00</Datum_x0020_verzije>
    <Status_x0020_verzije1 xmlns="45adb973-3738-4051-9417-704071a43e5d">(5) Važeća verzija</Status_x0020_verzije1>
    <Naziv_x0020_na_x0020_engleskom_x0020_jeziku xmlns="45adb973-3738-4051-9417-704071a43e5d" xsi:nil="true"/>
    <Šifra xmlns="45adb973-3738-4051-9417-704071a43e5d">L6_PP_O23 </Šifra>
    <Kratica_x0020_OJ_x0020__x0028_Pripremio_x0029_ xmlns="45adb973-3738-4051-9417-704071a43e5d" xsi:nil="true"/>
    <Broj_x0020_Naputka xmlns="45adb973-3738-4051-9417-704071a43e5d">254</Broj_x0020_Naputka>
    <Osobe_x0020_koje_x0020_ažuriraju_x0020_PAP xmlns="45adb973-3738-4051-9417-704071a43e5d">
      <UserInfo>
        <DisplayName/>
        <AccountId xsi:nil="true"/>
        <AccountType/>
      </UserInfo>
    </Osobe_x0020_koje_x0020_ažuriraju_x0020_PAP>
    <_dlc_DocId xmlns="45adb973-3738-4051-9417-704071a43e5d">VY2WPRCRYZME-5-10397</_dlc_DocId>
    <_dlc_DocIdUrl xmlns="45adb973-3738-4051-9417-704071a43e5d">
      <Url>http://sharepoint2.dmssa.local:8080/_layouts/DocIdRedir.aspx?ID=VY2WPRCRYZME-5-10397</Url>
      <Description>VY2WPRCRYZME-5-10397</Description>
    </_dlc_DocIdUrl>
    <Footer_x0028_format_x0029_ xmlns="45adb973-3738-4051-9417-704071a43e5d" xsi:nil="true"/>
  </documentManagement>
</p:properties>
</file>

<file path=customXml/item4.xml><?xml version="1.0" encoding="utf-8"?>
<?mso-contentType ?>
<p:Policy xmlns:p="office.server.policy" id="" local="true">
  <p:Name>Obrazac (Excel)</p:Name>
  <p:Description/>
  <p:Statement/>
  <p:PolicyItems>
    <p:PolicyItem featureId="Microsoft.Office.RecordsManagement.PolicyFeatures.PolicyAudit" staticId="0x010100EA32AD1FF646D245AA7445C5A2052E12|8138272" UniqueId="615e3ab4-fb3d-457e-80b2-5cc23298021c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Obrazac (Excel)" ma:contentTypeID="0x010100EA32AD1FF646D245AA7445C5A2052E1200266E81F31DEA3445AD2B1162514BCCD3" ma:contentTypeVersion="98" ma:contentTypeDescription="" ma:contentTypeScope="" ma:versionID="54176624d77ff7b552b981f16ec7faca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17b61c1cd021c29dabc80c37ec296f7f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Url" minOccurs="0"/>
                <xsd:element ref="ns3:_dlc_DocId" minOccurs="0"/>
                <xsd:element ref="ns3:_dlc_DocIdPersist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  <xsd:element ref="ns3:Poveznice_x0020_na_x0020_druge_x0020_procedure_x0020_-_x0020_novo" minOccurs="0"/>
                <xsd:element ref="ns3:Šifra_x0020_prikaza_x0020_procesa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45adb973-3738-4051-9417-704071a43e5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CE1BB86-61AA-49CF-854A-D86A8517896A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465D0B2C-C87E-48D7-A264-F904E905E3D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E5C514-82FB-4208-A6EC-4234FD21061A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7199C7A6-9C53-4DF2-8CE4-9A8BBDCBA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FFEE2B22-B464-44DF-81F7-4ED61DE5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Predložak%20kontrolne%20liste%202017</Template>
  <TotalTime>0</TotalTime>
  <Pages>7</Pages>
  <Words>1574</Words>
  <Characters>8972</Characters>
  <Application>Microsoft Office Word</Application>
  <DocSecurity>4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potpore za ulaganja u sektoru vina</vt:lpstr>
    </vt:vector>
  </TitlesOfParts>
  <Company>APPRRR</Company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potpore za ulaganja u sektoru vina</dc:title>
  <dc:creator>Vesna Jurković</dc:creator>
  <cp:lastModifiedBy>Irena Kruljac</cp:lastModifiedBy>
  <cp:revision>2</cp:revision>
  <cp:lastPrinted>2010-11-04T08:04:00Z</cp:lastPrinted>
  <dcterms:created xsi:type="dcterms:W3CDTF">2018-06-11T06:40:00Z</dcterms:created>
  <dcterms:modified xsi:type="dcterms:W3CDTF">2018-06-11T06:40:00Z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0x010100EA32AD1FF646D245AA7445C5A2052E1200266E81F31DEA3445AD2B1162514BCCD3</vt:lpwstr>
  </property>
  <property fmtid="{D5CDD505-2E9C-101B-9397-08002B2CF9AE}" pid="4" name="_dlc_DocIdItemGuid">
    <vt:lpwstr>6bfe65f0-22f4-41fe-99f2-5846b0ce6504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f7905e06-c13b-4949-980e-40d49d6baf25,2;f7905e06-c13b-4949-980e-40d49d6baf25,4;f7905e06-c13b-4949-980e-40d49d6baf25,2;f7905e06-c13b-4949-980e-40d49d6baf25,4;f7905e06-c13b-4949-980e-40d49d6baf25,7;f7905e06-c13b-4949-980e-40d49d6baf25,33;f7905e06-c13b-4949-9</vt:lpwstr>
  </property>
  <property fmtid="{D5CDD505-2E9C-101B-9397-08002B2CF9AE}" pid="10" name="_docset_NoMedatataSyncRequired">
    <vt:lpwstr>False</vt:lpwstr>
  </property>
</Properties>
</file>